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55C87" w14:textId="77777777" w:rsidR="00EE6E71" w:rsidRDefault="00EE6E71" w:rsidP="00BD6D17">
      <w:pPr>
        <w:pStyle w:val="Naslov"/>
      </w:pPr>
    </w:p>
    <w:p w14:paraId="1BDB5174" w14:textId="77777777" w:rsidR="00E06E84" w:rsidRDefault="00E06E84" w:rsidP="00E06E84">
      <w:pPr>
        <w:pStyle w:val="Naslov"/>
        <w:jc w:val="left"/>
        <w:rPr>
          <w:color w:val="00B050"/>
        </w:rPr>
      </w:pPr>
    </w:p>
    <w:p w14:paraId="47D0A1A3" w14:textId="77777777" w:rsidR="00E06E84" w:rsidRDefault="00E06E84" w:rsidP="00E06E84">
      <w:pPr>
        <w:pStyle w:val="Naslov"/>
        <w:jc w:val="left"/>
        <w:rPr>
          <w:color w:val="00B050"/>
        </w:rPr>
      </w:pPr>
    </w:p>
    <w:p w14:paraId="29D5C388" w14:textId="77777777" w:rsidR="00E06E84" w:rsidRDefault="00E06E84" w:rsidP="00E06E84">
      <w:pPr>
        <w:pStyle w:val="Naslov"/>
        <w:jc w:val="left"/>
        <w:rPr>
          <w:color w:val="00B050"/>
        </w:rPr>
      </w:pPr>
    </w:p>
    <w:p w14:paraId="08BAFFAB" w14:textId="77777777" w:rsidR="00E06E84" w:rsidRDefault="00E06E84" w:rsidP="00E06E84">
      <w:pPr>
        <w:pStyle w:val="Naslov"/>
        <w:jc w:val="left"/>
        <w:rPr>
          <w:color w:val="00B050"/>
        </w:rPr>
      </w:pPr>
    </w:p>
    <w:p w14:paraId="08EEECA3" w14:textId="77777777" w:rsidR="00E06E84" w:rsidRDefault="00E06E84" w:rsidP="00E06E84">
      <w:pPr>
        <w:pStyle w:val="Naslov"/>
        <w:jc w:val="left"/>
        <w:rPr>
          <w:color w:val="00B050"/>
        </w:rPr>
      </w:pPr>
    </w:p>
    <w:p w14:paraId="50F8CE74" w14:textId="77777777" w:rsidR="00E06E84" w:rsidRDefault="00E06E84" w:rsidP="00E06E84">
      <w:pPr>
        <w:pStyle w:val="Naslov"/>
        <w:jc w:val="left"/>
        <w:rPr>
          <w:color w:val="00B050"/>
        </w:rPr>
      </w:pPr>
    </w:p>
    <w:p w14:paraId="74151C8B" w14:textId="77777777" w:rsidR="00E06E84" w:rsidRDefault="00E06E84" w:rsidP="00E06E84">
      <w:pPr>
        <w:pStyle w:val="Naslov"/>
        <w:jc w:val="left"/>
        <w:rPr>
          <w:color w:val="00B050"/>
        </w:rPr>
      </w:pPr>
    </w:p>
    <w:p w14:paraId="68F4E99E" w14:textId="77777777" w:rsidR="00E06E84" w:rsidRDefault="00E06E84" w:rsidP="00E06E84">
      <w:pPr>
        <w:pStyle w:val="Naslov"/>
        <w:jc w:val="left"/>
        <w:rPr>
          <w:color w:val="00B050"/>
        </w:rPr>
      </w:pPr>
    </w:p>
    <w:p w14:paraId="16B34C9C" w14:textId="77777777" w:rsidR="00E06E84" w:rsidRDefault="00E06E84" w:rsidP="00E06E84">
      <w:pPr>
        <w:pStyle w:val="Naslov"/>
        <w:jc w:val="left"/>
        <w:rPr>
          <w:color w:val="00B050"/>
        </w:rPr>
      </w:pPr>
    </w:p>
    <w:p w14:paraId="778EB9F6" w14:textId="77777777" w:rsidR="00E06E84" w:rsidRDefault="00E06E84" w:rsidP="00E06E84"/>
    <w:p w14:paraId="39810289" w14:textId="77777777" w:rsidR="00E06E84" w:rsidRDefault="00E06E84" w:rsidP="00E06E84"/>
    <w:p w14:paraId="254B1877" w14:textId="77777777" w:rsidR="00E06E84" w:rsidRPr="00E06E84" w:rsidRDefault="00E06E84" w:rsidP="00E06E84"/>
    <w:p w14:paraId="4CF646C6" w14:textId="77777777" w:rsidR="00E06E84" w:rsidRPr="00BB1245" w:rsidRDefault="00E06E84" w:rsidP="00E06E84">
      <w:pPr>
        <w:jc w:val="center"/>
        <w:rPr>
          <w:b/>
          <w:color w:val="0070C0"/>
          <w:sz w:val="40"/>
          <w:szCs w:val="40"/>
        </w:rPr>
      </w:pPr>
      <w:r w:rsidRPr="00BB1245">
        <w:rPr>
          <w:b/>
          <w:color w:val="0070C0"/>
          <w:sz w:val="40"/>
          <w:szCs w:val="40"/>
        </w:rPr>
        <w:t>OBRAZCI ZA SESTAVO</w:t>
      </w:r>
    </w:p>
    <w:p w14:paraId="1F0606F4" w14:textId="77777777" w:rsidR="00E06E84" w:rsidRPr="00BB1245" w:rsidRDefault="00E06E84" w:rsidP="00E06E84">
      <w:pPr>
        <w:jc w:val="center"/>
        <w:rPr>
          <w:color w:val="0070C0"/>
          <w:sz w:val="40"/>
          <w:szCs w:val="40"/>
        </w:rPr>
      </w:pPr>
      <w:r w:rsidRPr="00BB1245">
        <w:rPr>
          <w:b/>
          <w:color w:val="0070C0"/>
          <w:sz w:val="40"/>
          <w:szCs w:val="40"/>
        </w:rPr>
        <w:t>PONUDBE</w:t>
      </w:r>
    </w:p>
    <w:p w14:paraId="45457D21" w14:textId="77777777" w:rsidR="00E06E84" w:rsidRDefault="00E06E84" w:rsidP="00E06E84">
      <w:pPr>
        <w:pStyle w:val="Naslov"/>
        <w:jc w:val="left"/>
        <w:rPr>
          <w:color w:val="00B050"/>
        </w:rPr>
      </w:pPr>
    </w:p>
    <w:p w14:paraId="15DE4790" w14:textId="77777777" w:rsidR="00E06E84" w:rsidRDefault="00E06E84" w:rsidP="00E06E84">
      <w:pPr>
        <w:pStyle w:val="Naslov"/>
        <w:jc w:val="left"/>
        <w:rPr>
          <w:color w:val="00B050"/>
        </w:rPr>
      </w:pPr>
    </w:p>
    <w:p w14:paraId="0B6C1A5C" w14:textId="77777777" w:rsidR="00F20DFB" w:rsidRPr="001B1636" w:rsidRDefault="00F20DFB" w:rsidP="00B527D0">
      <w:pPr>
        <w:pStyle w:val="Odstavekseznama"/>
        <w:numPr>
          <w:ilvl w:val="0"/>
          <w:numId w:val="8"/>
        </w:numPr>
        <w:ind w:left="426"/>
        <w:rPr>
          <w:strike/>
          <w:sz w:val="24"/>
          <w:szCs w:val="24"/>
        </w:rPr>
      </w:pPr>
      <w:r w:rsidRPr="001B1636">
        <w:rPr>
          <w:sz w:val="24"/>
          <w:szCs w:val="24"/>
        </w:rPr>
        <w:t xml:space="preserve">Ponudba </w:t>
      </w:r>
    </w:p>
    <w:p w14:paraId="4D3BF3FE" w14:textId="77777777" w:rsidR="00F20DFB" w:rsidRPr="007E5E8A" w:rsidRDefault="00F20DFB" w:rsidP="007E5E8A">
      <w:pPr>
        <w:pStyle w:val="Odstavekseznama"/>
        <w:numPr>
          <w:ilvl w:val="0"/>
          <w:numId w:val="8"/>
        </w:numPr>
        <w:ind w:left="426"/>
        <w:rPr>
          <w:strike/>
          <w:sz w:val="24"/>
          <w:szCs w:val="24"/>
        </w:rPr>
      </w:pPr>
      <w:r w:rsidRPr="001B1636">
        <w:rPr>
          <w:sz w:val="24"/>
          <w:szCs w:val="24"/>
        </w:rPr>
        <w:t>Podatki o ponudniku / partnerju</w:t>
      </w:r>
    </w:p>
    <w:p w14:paraId="100C3670" w14:textId="77777777" w:rsidR="00F20DFB" w:rsidRPr="001B1636" w:rsidRDefault="00F20DFB" w:rsidP="00B527D0">
      <w:pPr>
        <w:pStyle w:val="Odstavekseznama"/>
        <w:numPr>
          <w:ilvl w:val="0"/>
          <w:numId w:val="8"/>
        </w:numPr>
        <w:ind w:left="426"/>
        <w:rPr>
          <w:strike/>
          <w:sz w:val="24"/>
          <w:szCs w:val="24"/>
        </w:rPr>
      </w:pPr>
      <w:r w:rsidRPr="001B1636">
        <w:rPr>
          <w:sz w:val="24"/>
          <w:szCs w:val="24"/>
        </w:rPr>
        <w:t>Podatki o podizvajalcih s pripadajočim soglasjem</w:t>
      </w:r>
    </w:p>
    <w:p w14:paraId="3F910E06" w14:textId="77777777" w:rsidR="00F20DFB" w:rsidRPr="001B1636" w:rsidRDefault="00F20DFB" w:rsidP="00B527D0">
      <w:pPr>
        <w:pStyle w:val="Odstavekseznama"/>
        <w:numPr>
          <w:ilvl w:val="0"/>
          <w:numId w:val="8"/>
        </w:numPr>
        <w:ind w:left="426"/>
        <w:rPr>
          <w:strike/>
          <w:sz w:val="24"/>
          <w:szCs w:val="24"/>
        </w:rPr>
      </w:pPr>
      <w:r w:rsidRPr="001B1636">
        <w:rPr>
          <w:sz w:val="24"/>
          <w:szCs w:val="24"/>
        </w:rPr>
        <w:t>Podatki o referenčnem delu</w:t>
      </w:r>
    </w:p>
    <w:p w14:paraId="3AD3E3E2" w14:textId="77777777" w:rsidR="00F20DFB" w:rsidRDefault="00F20DFB" w:rsidP="00B527D0">
      <w:pPr>
        <w:pStyle w:val="Odstavekseznama"/>
        <w:numPr>
          <w:ilvl w:val="0"/>
          <w:numId w:val="8"/>
        </w:numPr>
        <w:ind w:left="426"/>
        <w:rPr>
          <w:sz w:val="24"/>
          <w:szCs w:val="24"/>
        </w:rPr>
      </w:pPr>
      <w:r w:rsidRPr="001B1636">
        <w:rPr>
          <w:sz w:val="24"/>
          <w:szCs w:val="24"/>
        </w:rPr>
        <w:t>Referenčna potrdila</w:t>
      </w:r>
    </w:p>
    <w:p w14:paraId="6DDA178F" w14:textId="77777777" w:rsidR="00BD35EF" w:rsidRPr="007466BD" w:rsidRDefault="00BD35EF" w:rsidP="00BD35EF">
      <w:pPr>
        <w:pStyle w:val="Odstavekseznama"/>
        <w:numPr>
          <w:ilvl w:val="0"/>
          <w:numId w:val="8"/>
        </w:numPr>
        <w:ind w:left="426"/>
        <w:rPr>
          <w:strike/>
          <w:sz w:val="24"/>
          <w:szCs w:val="24"/>
        </w:rPr>
      </w:pPr>
      <w:r w:rsidRPr="001B1636">
        <w:rPr>
          <w:sz w:val="24"/>
          <w:szCs w:val="24"/>
        </w:rPr>
        <w:t>Izjava o i</w:t>
      </w:r>
      <w:r>
        <w:rPr>
          <w:sz w:val="24"/>
          <w:szCs w:val="24"/>
        </w:rPr>
        <w:t>zpolnjevanju kadrovskih pogojev</w:t>
      </w:r>
    </w:p>
    <w:p w14:paraId="7FC9475B" w14:textId="77777777" w:rsidR="007466BD" w:rsidRPr="007466BD" w:rsidRDefault="007466BD" w:rsidP="007466BD">
      <w:pPr>
        <w:pStyle w:val="Odstavekseznama"/>
        <w:numPr>
          <w:ilvl w:val="0"/>
          <w:numId w:val="8"/>
        </w:numPr>
        <w:ind w:left="426"/>
        <w:rPr>
          <w:sz w:val="24"/>
          <w:szCs w:val="24"/>
        </w:rPr>
      </w:pPr>
      <w:r>
        <w:rPr>
          <w:sz w:val="24"/>
          <w:szCs w:val="24"/>
        </w:rPr>
        <w:t>I</w:t>
      </w:r>
      <w:r w:rsidRPr="007466BD">
        <w:rPr>
          <w:sz w:val="24"/>
          <w:szCs w:val="24"/>
        </w:rPr>
        <w:t xml:space="preserve">zjava o spoštovanju zahtev iz </w:t>
      </w:r>
      <w:r>
        <w:rPr>
          <w:sz w:val="24"/>
          <w:szCs w:val="24"/>
        </w:rPr>
        <w:t>U</w:t>
      </w:r>
      <w:r w:rsidRPr="007466BD">
        <w:rPr>
          <w:sz w:val="24"/>
          <w:szCs w:val="24"/>
        </w:rPr>
        <w:t>redbe o zelenem javnem naročanj</w:t>
      </w:r>
      <w:r>
        <w:rPr>
          <w:sz w:val="24"/>
          <w:szCs w:val="24"/>
        </w:rPr>
        <w:t>u</w:t>
      </w:r>
    </w:p>
    <w:p w14:paraId="67C36EC9" w14:textId="77777777" w:rsidR="00F20DFB" w:rsidRPr="001B1636" w:rsidRDefault="00F20DFB" w:rsidP="00B527D0">
      <w:pPr>
        <w:pStyle w:val="Odstavekseznama"/>
        <w:numPr>
          <w:ilvl w:val="0"/>
          <w:numId w:val="8"/>
        </w:numPr>
        <w:ind w:left="426"/>
        <w:rPr>
          <w:sz w:val="24"/>
          <w:szCs w:val="24"/>
        </w:rPr>
      </w:pPr>
      <w:r w:rsidRPr="001B1636">
        <w:rPr>
          <w:sz w:val="24"/>
          <w:szCs w:val="24"/>
        </w:rPr>
        <w:t>Izjava o udeležbi fizičnih in pravnih oseb v lastništvu ponudnika</w:t>
      </w:r>
    </w:p>
    <w:p w14:paraId="4F7DF141" w14:textId="77777777" w:rsidR="00F20DFB" w:rsidRDefault="00F20DFB" w:rsidP="00B527D0">
      <w:pPr>
        <w:pStyle w:val="Odstavekseznama"/>
        <w:numPr>
          <w:ilvl w:val="0"/>
          <w:numId w:val="8"/>
        </w:numPr>
        <w:ind w:left="426"/>
        <w:rPr>
          <w:sz w:val="24"/>
          <w:szCs w:val="24"/>
        </w:rPr>
      </w:pPr>
      <w:r w:rsidRPr="001B1636">
        <w:rPr>
          <w:sz w:val="24"/>
          <w:szCs w:val="24"/>
        </w:rPr>
        <w:t>Izjava in vzorec zavarovanja za dobro izvedbo pogodbenih obveznosti</w:t>
      </w:r>
    </w:p>
    <w:p w14:paraId="2D9D3B75" w14:textId="77777777" w:rsidR="00162EBC" w:rsidRDefault="009F49F6" w:rsidP="003209D2">
      <w:pPr>
        <w:pStyle w:val="Odstavekseznama"/>
        <w:numPr>
          <w:ilvl w:val="0"/>
          <w:numId w:val="8"/>
        </w:numPr>
        <w:ind w:left="426"/>
        <w:rPr>
          <w:sz w:val="24"/>
          <w:szCs w:val="24"/>
        </w:rPr>
      </w:pPr>
      <w:r>
        <w:rPr>
          <w:sz w:val="24"/>
          <w:szCs w:val="24"/>
        </w:rPr>
        <w:t>Izjava in v</w:t>
      </w:r>
      <w:r w:rsidR="00A14157" w:rsidRPr="00162EBC">
        <w:rPr>
          <w:sz w:val="24"/>
          <w:szCs w:val="24"/>
        </w:rPr>
        <w:t xml:space="preserve">zorec zavarovanja za odpravo pomanjkljivosti v garancijskem roku </w:t>
      </w:r>
    </w:p>
    <w:p w14:paraId="03FEC01D" w14:textId="77777777" w:rsidR="00B20BDA" w:rsidRDefault="00F20DFB" w:rsidP="00B527D0">
      <w:pPr>
        <w:pStyle w:val="Odstavekseznama"/>
        <w:numPr>
          <w:ilvl w:val="0"/>
          <w:numId w:val="8"/>
        </w:numPr>
        <w:ind w:left="426"/>
        <w:rPr>
          <w:sz w:val="24"/>
          <w:szCs w:val="24"/>
        </w:rPr>
      </w:pPr>
      <w:r w:rsidRPr="001B1636">
        <w:rPr>
          <w:sz w:val="24"/>
          <w:szCs w:val="24"/>
        </w:rPr>
        <w:t>Vzorec pogodbe</w:t>
      </w:r>
    </w:p>
    <w:p w14:paraId="5F1CCC62" w14:textId="77777777" w:rsidR="00B20BDA" w:rsidRPr="00B20BDA" w:rsidRDefault="00B20BDA" w:rsidP="008F7547">
      <w:pPr>
        <w:pStyle w:val="Odstavekseznama"/>
        <w:ind w:left="426"/>
        <w:rPr>
          <w:sz w:val="24"/>
          <w:szCs w:val="24"/>
        </w:rPr>
      </w:pPr>
    </w:p>
    <w:p w14:paraId="6ED9C01D" w14:textId="77777777" w:rsidR="00F20DFB" w:rsidRPr="001B1636" w:rsidRDefault="00F20DFB" w:rsidP="00B20BDA">
      <w:pPr>
        <w:pStyle w:val="Odstavekseznama"/>
        <w:ind w:left="0"/>
        <w:rPr>
          <w:sz w:val="24"/>
          <w:szCs w:val="24"/>
        </w:rPr>
      </w:pPr>
      <w:r w:rsidRPr="001B1636">
        <w:rPr>
          <w:sz w:val="24"/>
          <w:szCs w:val="24"/>
        </w:rPr>
        <w:t xml:space="preserve"> </w:t>
      </w:r>
    </w:p>
    <w:p w14:paraId="32AC03AF" w14:textId="77777777" w:rsidR="00E06E84" w:rsidRDefault="00E06E84" w:rsidP="00E06E84">
      <w:pPr>
        <w:pStyle w:val="Naslov"/>
        <w:jc w:val="left"/>
        <w:rPr>
          <w:color w:val="00B050"/>
        </w:rPr>
      </w:pPr>
    </w:p>
    <w:p w14:paraId="0C1620D3" w14:textId="77777777" w:rsidR="00E06E84" w:rsidRDefault="00E06E84" w:rsidP="00E06E84">
      <w:pPr>
        <w:pStyle w:val="Naslov"/>
        <w:jc w:val="left"/>
        <w:rPr>
          <w:color w:val="00B050"/>
        </w:rPr>
      </w:pPr>
    </w:p>
    <w:p w14:paraId="47F606BC" w14:textId="77777777" w:rsidR="00E06E84" w:rsidRDefault="00E06E84" w:rsidP="00E06E84">
      <w:pPr>
        <w:pStyle w:val="Naslov"/>
        <w:jc w:val="left"/>
        <w:rPr>
          <w:color w:val="00B050"/>
        </w:rPr>
      </w:pPr>
    </w:p>
    <w:p w14:paraId="446D2A18" w14:textId="77777777" w:rsidR="00E06E84" w:rsidRDefault="00E06E84" w:rsidP="00E06E84">
      <w:pPr>
        <w:pStyle w:val="Naslov"/>
        <w:jc w:val="left"/>
        <w:rPr>
          <w:color w:val="00B050"/>
        </w:rPr>
      </w:pPr>
    </w:p>
    <w:p w14:paraId="2AF4C5B8" w14:textId="77777777" w:rsidR="00E06E84" w:rsidRDefault="00E06E84" w:rsidP="00E06E84">
      <w:pPr>
        <w:pStyle w:val="Naslov"/>
        <w:jc w:val="left"/>
        <w:rPr>
          <w:color w:val="00B050"/>
        </w:rPr>
      </w:pPr>
    </w:p>
    <w:p w14:paraId="0B51E602" w14:textId="77777777" w:rsidR="00E06E84" w:rsidRDefault="00E06E84" w:rsidP="00E06E84">
      <w:pPr>
        <w:pStyle w:val="Naslov"/>
        <w:jc w:val="left"/>
        <w:rPr>
          <w:color w:val="00B050"/>
        </w:rPr>
      </w:pPr>
    </w:p>
    <w:p w14:paraId="5FF19D1D" w14:textId="77777777" w:rsidR="00E06E84" w:rsidRDefault="00E06E84" w:rsidP="00E06E84">
      <w:pPr>
        <w:pStyle w:val="Naslov"/>
        <w:jc w:val="left"/>
        <w:rPr>
          <w:color w:val="00B050"/>
        </w:rPr>
      </w:pPr>
    </w:p>
    <w:p w14:paraId="532538D3" w14:textId="77777777" w:rsidR="00E06E84" w:rsidRDefault="00E06E84" w:rsidP="00E06E84">
      <w:pPr>
        <w:pStyle w:val="Naslov"/>
        <w:jc w:val="left"/>
        <w:rPr>
          <w:color w:val="00B050"/>
        </w:rPr>
      </w:pPr>
    </w:p>
    <w:p w14:paraId="5601E7F1" w14:textId="77777777" w:rsidR="003B502F" w:rsidRDefault="003B502F" w:rsidP="003B502F"/>
    <w:p w14:paraId="222BFAF8" w14:textId="77777777" w:rsidR="003B502F" w:rsidRPr="003B502F" w:rsidRDefault="003B502F" w:rsidP="003B502F"/>
    <w:p w14:paraId="0C47BD96" w14:textId="77777777" w:rsidR="00E06E84" w:rsidRDefault="00E06E84" w:rsidP="00E06E84">
      <w:pPr>
        <w:pStyle w:val="Naslov"/>
        <w:jc w:val="left"/>
        <w:rPr>
          <w:color w:val="00B050"/>
        </w:rPr>
      </w:pPr>
    </w:p>
    <w:p w14:paraId="3740CD87" w14:textId="77777777" w:rsidR="003B6F39" w:rsidRDefault="003B6F39" w:rsidP="003B6F39"/>
    <w:p w14:paraId="3F107799" w14:textId="77777777" w:rsidR="005A0FC0" w:rsidRDefault="005A0FC0" w:rsidP="003B6F39"/>
    <w:p w14:paraId="393E3420" w14:textId="77777777" w:rsidR="005A0FC0" w:rsidRDefault="005A0FC0" w:rsidP="003B6F39"/>
    <w:p w14:paraId="4C198A0F" w14:textId="77777777" w:rsidR="003B6F39" w:rsidRDefault="003B6F39" w:rsidP="003B6F39"/>
    <w:p w14:paraId="517F0AB1" w14:textId="77777777" w:rsidR="00C75FCA" w:rsidRDefault="00C75FCA" w:rsidP="003B6F39"/>
    <w:p w14:paraId="0AD24F5F" w14:textId="77777777" w:rsidR="004F4023" w:rsidRDefault="004F4023" w:rsidP="00E06E84">
      <w:pPr>
        <w:pStyle w:val="Naslov"/>
        <w:jc w:val="left"/>
        <w:rPr>
          <w:color w:val="00B050"/>
        </w:rPr>
      </w:pPr>
    </w:p>
    <w:p w14:paraId="413BB4E5" w14:textId="77777777" w:rsidR="00390BC2" w:rsidRPr="00BB1245" w:rsidRDefault="00504634" w:rsidP="00390BC2">
      <w:pPr>
        <w:pStyle w:val="Naslov"/>
        <w:numPr>
          <w:ilvl w:val="0"/>
          <w:numId w:val="9"/>
        </w:numPr>
        <w:jc w:val="left"/>
        <w:rPr>
          <w:color w:val="0070C0"/>
          <w:sz w:val="24"/>
          <w:szCs w:val="24"/>
        </w:rPr>
      </w:pPr>
      <w:r w:rsidRPr="00BB1245">
        <w:rPr>
          <w:color w:val="0070C0"/>
          <w:sz w:val="24"/>
          <w:szCs w:val="24"/>
        </w:rPr>
        <w:lastRenderedPageBreak/>
        <w:t>ponudba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6707"/>
      </w:tblGrid>
      <w:tr w:rsidR="00B43680" w:rsidRPr="0022501B" w14:paraId="26E13B71" w14:textId="77777777" w:rsidTr="0022501B">
        <w:tc>
          <w:tcPr>
            <w:tcW w:w="2376" w:type="dxa"/>
            <w:shd w:val="clear" w:color="auto" w:fill="E7E6E6"/>
          </w:tcPr>
          <w:p w14:paraId="2A9796AD" w14:textId="77777777" w:rsidR="00B43680" w:rsidRPr="0022501B" w:rsidRDefault="00B43680" w:rsidP="0022501B">
            <w:pPr>
              <w:pStyle w:val="Naslov1"/>
              <w:numPr>
                <w:ilvl w:val="0"/>
                <w:numId w:val="0"/>
              </w:numPr>
              <w:rPr>
                <w:rFonts w:cs="Arial"/>
                <w:b w:val="0"/>
                <w:bCs w:val="0"/>
                <w:szCs w:val="20"/>
              </w:rPr>
            </w:pPr>
            <w:r w:rsidRPr="0022501B">
              <w:rPr>
                <w:rFonts w:cs="Arial"/>
                <w:b w:val="0"/>
                <w:bCs w:val="0"/>
                <w:szCs w:val="20"/>
              </w:rPr>
              <w:t>ŠTEVILKA PONUDBE</w:t>
            </w:r>
          </w:p>
          <w:p w14:paraId="147C2A64" w14:textId="77777777" w:rsidR="00B43680" w:rsidRPr="00B43680" w:rsidRDefault="00B43680" w:rsidP="0022501B"/>
        </w:tc>
        <w:tc>
          <w:tcPr>
            <w:tcW w:w="6834" w:type="dxa"/>
          </w:tcPr>
          <w:p w14:paraId="7A72F300" w14:textId="77777777" w:rsidR="00B43680" w:rsidRPr="0022501B" w:rsidRDefault="00B43680" w:rsidP="0022501B">
            <w:pPr>
              <w:pStyle w:val="Naslov1"/>
              <w:numPr>
                <w:ilvl w:val="0"/>
                <w:numId w:val="0"/>
              </w:numPr>
              <w:rPr>
                <w:rFonts w:cs="Arial"/>
                <w:b w:val="0"/>
                <w:bCs w:val="0"/>
                <w:szCs w:val="20"/>
              </w:rPr>
            </w:pPr>
          </w:p>
        </w:tc>
      </w:tr>
    </w:tbl>
    <w:p w14:paraId="29B21C05" w14:textId="77777777" w:rsidR="0067400E" w:rsidRDefault="0067400E" w:rsidP="00B43680">
      <w:pPr>
        <w:pStyle w:val="Naslov1"/>
        <w:numPr>
          <w:ilvl w:val="0"/>
          <w:numId w:val="0"/>
        </w:numPr>
        <w:rPr>
          <w:rFonts w:cs="Arial"/>
          <w:b w:val="0"/>
          <w:bCs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6698"/>
      </w:tblGrid>
      <w:tr w:rsidR="00B43680" w14:paraId="0ECFE391" w14:textId="77777777" w:rsidTr="0022501B">
        <w:tc>
          <w:tcPr>
            <w:tcW w:w="9210" w:type="dxa"/>
            <w:gridSpan w:val="2"/>
            <w:shd w:val="clear" w:color="auto" w:fill="E7E6E6"/>
          </w:tcPr>
          <w:p w14:paraId="30E9A79C" w14:textId="77777777" w:rsidR="00B43680" w:rsidRPr="005779DC" w:rsidRDefault="00B43680" w:rsidP="0022501B">
            <w:pPr>
              <w:jc w:val="center"/>
              <w:rPr>
                <w:b/>
              </w:rPr>
            </w:pPr>
            <w:r w:rsidRPr="005779DC">
              <w:rPr>
                <w:b/>
              </w:rPr>
              <w:t>OSNOVNI PODATKI PONUDNIKA</w:t>
            </w:r>
          </w:p>
        </w:tc>
      </w:tr>
      <w:tr w:rsidR="00B43680" w14:paraId="2806D7B7" w14:textId="77777777" w:rsidTr="0022501B">
        <w:tc>
          <w:tcPr>
            <w:tcW w:w="2376" w:type="dxa"/>
          </w:tcPr>
          <w:p w14:paraId="5859E79F" w14:textId="77777777" w:rsidR="00B43680" w:rsidRDefault="00B43680" w:rsidP="00B43680">
            <w:r>
              <w:t>NAZIV ALI IME</w:t>
            </w:r>
          </w:p>
        </w:tc>
        <w:tc>
          <w:tcPr>
            <w:tcW w:w="6834" w:type="dxa"/>
          </w:tcPr>
          <w:p w14:paraId="0C17B693" w14:textId="77777777" w:rsidR="00B43680" w:rsidRDefault="00B43680" w:rsidP="00B43680"/>
          <w:p w14:paraId="04C3E9E4" w14:textId="77777777" w:rsidR="00B43680" w:rsidRDefault="00B43680" w:rsidP="00B43680"/>
          <w:p w14:paraId="6AF0840D" w14:textId="77777777" w:rsidR="00B43680" w:rsidRDefault="00B43680" w:rsidP="00B43680"/>
        </w:tc>
      </w:tr>
      <w:tr w:rsidR="00B43680" w14:paraId="3654BC69" w14:textId="77777777" w:rsidTr="0022501B">
        <w:tc>
          <w:tcPr>
            <w:tcW w:w="2376" w:type="dxa"/>
          </w:tcPr>
          <w:p w14:paraId="298E5E06" w14:textId="77777777" w:rsidR="00B43680" w:rsidRDefault="00B43680" w:rsidP="00B43680">
            <w:r>
              <w:t>NASLOV</w:t>
            </w:r>
          </w:p>
        </w:tc>
        <w:tc>
          <w:tcPr>
            <w:tcW w:w="6834" w:type="dxa"/>
          </w:tcPr>
          <w:p w14:paraId="55B9DE26" w14:textId="77777777" w:rsidR="00B43680" w:rsidRDefault="00B43680" w:rsidP="00B43680"/>
          <w:p w14:paraId="568C4D11" w14:textId="77777777" w:rsidR="00B43680" w:rsidRDefault="00B43680" w:rsidP="00B43680"/>
          <w:p w14:paraId="5F756947" w14:textId="77777777" w:rsidR="00B43680" w:rsidRDefault="00B43680" w:rsidP="00B43680"/>
        </w:tc>
      </w:tr>
      <w:tr w:rsidR="00B43680" w14:paraId="16F4BE98" w14:textId="77777777" w:rsidTr="0022501B">
        <w:tc>
          <w:tcPr>
            <w:tcW w:w="2376" w:type="dxa"/>
          </w:tcPr>
          <w:p w14:paraId="6BCCC608" w14:textId="77777777" w:rsidR="00B43680" w:rsidRDefault="00B43680" w:rsidP="0022501B">
            <w:pPr>
              <w:jc w:val="left"/>
            </w:pPr>
            <w:r>
              <w:t>KONTAKTNI NASLOV ZA ELEKTRONSKO OBVEŠČANJE</w:t>
            </w:r>
          </w:p>
        </w:tc>
        <w:tc>
          <w:tcPr>
            <w:tcW w:w="6834" w:type="dxa"/>
          </w:tcPr>
          <w:p w14:paraId="29D62275" w14:textId="77777777" w:rsidR="00B43680" w:rsidRDefault="00B43680" w:rsidP="00B43680"/>
        </w:tc>
      </w:tr>
    </w:tbl>
    <w:p w14:paraId="464089C3" w14:textId="77777777" w:rsidR="00B43680" w:rsidRDefault="00B43680" w:rsidP="00B43680"/>
    <w:p w14:paraId="34F1CEB0" w14:textId="77777777" w:rsidR="00E06E84" w:rsidRPr="00B43680" w:rsidRDefault="00E06E84" w:rsidP="00B43680"/>
    <w:p w14:paraId="3B930F67" w14:textId="77777777" w:rsidR="00390BC2" w:rsidRDefault="00390BC2" w:rsidP="00390B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264"/>
        <w:gridCol w:w="2266"/>
        <w:gridCol w:w="2257"/>
      </w:tblGrid>
      <w:tr w:rsidR="00B43680" w14:paraId="58FC81E8" w14:textId="77777777" w:rsidTr="0022501B">
        <w:tc>
          <w:tcPr>
            <w:tcW w:w="2302" w:type="dxa"/>
            <w:shd w:val="clear" w:color="auto" w:fill="E7E6E6"/>
          </w:tcPr>
          <w:p w14:paraId="13C2B79D" w14:textId="77777777" w:rsidR="00B43680" w:rsidRDefault="00B43680" w:rsidP="00390BC2">
            <w:r>
              <w:t>NASTOPAMO</w:t>
            </w:r>
          </w:p>
          <w:p w14:paraId="300AC9AB" w14:textId="77777777" w:rsidR="00E06E84" w:rsidRDefault="00E06E84" w:rsidP="00390BC2"/>
        </w:tc>
        <w:tc>
          <w:tcPr>
            <w:tcW w:w="2302" w:type="dxa"/>
          </w:tcPr>
          <w:p w14:paraId="28E7717A" w14:textId="77777777" w:rsidR="00B43680" w:rsidRDefault="00B43680" w:rsidP="00390BC2">
            <w:r>
              <w:t>samostojno</w:t>
            </w:r>
          </w:p>
        </w:tc>
        <w:tc>
          <w:tcPr>
            <w:tcW w:w="2303" w:type="dxa"/>
          </w:tcPr>
          <w:p w14:paraId="51F90C51" w14:textId="77777777" w:rsidR="00B43680" w:rsidRDefault="00B43680" w:rsidP="00390BC2">
            <w:r>
              <w:t>s podizvajalci</w:t>
            </w:r>
          </w:p>
        </w:tc>
        <w:tc>
          <w:tcPr>
            <w:tcW w:w="2303" w:type="dxa"/>
          </w:tcPr>
          <w:p w14:paraId="5A5A65B4" w14:textId="77777777" w:rsidR="00B43680" w:rsidRDefault="00B43680" w:rsidP="00390BC2">
            <w:r>
              <w:t>s skupno ponudbo</w:t>
            </w:r>
          </w:p>
        </w:tc>
      </w:tr>
    </w:tbl>
    <w:p w14:paraId="6A10811D" w14:textId="77777777" w:rsidR="00B43680" w:rsidRPr="00390BC2" w:rsidRDefault="00B43680" w:rsidP="00390BC2"/>
    <w:p w14:paraId="16361B97" w14:textId="77777777" w:rsidR="0067400E" w:rsidRDefault="0067400E" w:rsidP="00BD6D17"/>
    <w:p w14:paraId="34CD3278" w14:textId="77777777" w:rsidR="00E06E84" w:rsidRDefault="00E06E84" w:rsidP="00BD6D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2086"/>
        <w:gridCol w:w="3380"/>
      </w:tblGrid>
      <w:tr w:rsidR="00B43680" w14:paraId="46F59987" w14:textId="77777777" w:rsidTr="0022501B">
        <w:tc>
          <w:tcPr>
            <w:tcW w:w="9210" w:type="dxa"/>
            <w:gridSpan w:val="3"/>
            <w:shd w:val="clear" w:color="auto" w:fill="E7E6E6"/>
          </w:tcPr>
          <w:p w14:paraId="3F15EB6D" w14:textId="77777777" w:rsidR="00B43680" w:rsidRPr="005779DC" w:rsidRDefault="00B43680" w:rsidP="0022501B">
            <w:pPr>
              <w:jc w:val="center"/>
              <w:rPr>
                <w:b/>
              </w:rPr>
            </w:pPr>
            <w:r w:rsidRPr="005779DC">
              <w:rPr>
                <w:b/>
              </w:rPr>
              <w:t>SKUPNA REKAPITULACIJA (kot izhaja iz obrazca ponudbeni predračun)</w:t>
            </w:r>
          </w:p>
        </w:tc>
      </w:tr>
      <w:tr w:rsidR="00B43680" w14:paraId="36192ABF" w14:textId="77777777" w:rsidTr="0022501B">
        <w:tc>
          <w:tcPr>
            <w:tcW w:w="3652" w:type="dxa"/>
          </w:tcPr>
          <w:p w14:paraId="570F9D38" w14:textId="77777777" w:rsidR="00B43680" w:rsidRDefault="00B43680" w:rsidP="00BD6D17">
            <w:r>
              <w:t>PONUDBENA CENA BREZ DDV</w:t>
            </w:r>
          </w:p>
        </w:tc>
        <w:tc>
          <w:tcPr>
            <w:tcW w:w="2126" w:type="dxa"/>
          </w:tcPr>
          <w:p w14:paraId="0D0F4AA2" w14:textId="77777777" w:rsidR="00B43680" w:rsidRDefault="00B43680" w:rsidP="0022501B">
            <w:pPr>
              <w:jc w:val="center"/>
            </w:pPr>
            <w:r>
              <w:t>DDV</w:t>
            </w:r>
          </w:p>
        </w:tc>
        <w:tc>
          <w:tcPr>
            <w:tcW w:w="3432" w:type="dxa"/>
          </w:tcPr>
          <w:p w14:paraId="1EAEE1CD" w14:textId="77777777" w:rsidR="00B43680" w:rsidRDefault="00B43680" w:rsidP="00BD6D17">
            <w:r>
              <w:t>PONUDBENA CENA Z DDV</w:t>
            </w:r>
          </w:p>
        </w:tc>
      </w:tr>
      <w:tr w:rsidR="00B43680" w14:paraId="694F92CF" w14:textId="77777777" w:rsidTr="0022501B">
        <w:tc>
          <w:tcPr>
            <w:tcW w:w="3652" w:type="dxa"/>
          </w:tcPr>
          <w:p w14:paraId="7E89C0D8" w14:textId="77777777" w:rsidR="00B43680" w:rsidRDefault="00B43680" w:rsidP="00BD6D17"/>
        </w:tc>
        <w:tc>
          <w:tcPr>
            <w:tcW w:w="2126" w:type="dxa"/>
          </w:tcPr>
          <w:p w14:paraId="05B8080C" w14:textId="77777777" w:rsidR="00B43680" w:rsidRDefault="00B43680" w:rsidP="00BD6D17"/>
        </w:tc>
        <w:tc>
          <w:tcPr>
            <w:tcW w:w="3432" w:type="dxa"/>
          </w:tcPr>
          <w:p w14:paraId="0019654B" w14:textId="77777777" w:rsidR="00B43680" w:rsidRDefault="00B43680" w:rsidP="00BD6D17"/>
        </w:tc>
      </w:tr>
    </w:tbl>
    <w:p w14:paraId="2CC0019E" w14:textId="77777777" w:rsidR="00B43680" w:rsidRDefault="00B43680" w:rsidP="00BD6D17"/>
    <w:p w14:paraId="5D0AD985" w14:textId="77777777" w:rsidR="00E06E84" w:rsidRDefault="00E06E84" w:rsidP="00BD6D17"/>
    <w:p w14:paraId="0447BC54" w14:textId="77777777" w:rsidR="00E06E84" w:rsidRDefault="00E06E84" w:rsidP="00BD6D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5455"/>
      </w:tblGrid>
      <w:tr w:rsidR="00B43680" w14:paraId="2254E1BC" w14:textId="77777777" w:rsidTr="0022501B">
        <w:tc>
          <w:tcPr>
            <w:tcW w:w="3652" w:type="dxa"/>
            <w:shd w:val="clear" w:color="auto" w:fill="E7E6E6"/>
          </w:tcPr>
          <w:p w14:paraId="4F10A367" w14:textId="77777777" w:rsidR="00B43680" w:rsidRDefault="00B43680" w:rsidP="00BD6D17">
            <w:r>
              <w:t>VELJAVNOST PONUDBE</w:t>
            </w:r>
          </w:p>
        </w:tc>
        <w:tc>
          <w:tcPr>
            <w:tcW w:w="5558" w:type="dxa"/>
          </w:tcPr>
          <w:p w14:paraId="4C598BCC" w14:textId="77777777" w:rsidR="00B43680" w:rsidRDefault="00040004" w:rsidP="00BD6D17">
            <w:r>
              <w:t>120</w:t>
            </w:r>
            <w:r w:rsidR="00B43680">
              <w:t xml:space="preserve"> dni po roku za oddajo ponudb</w:t>
            </w:r>
          </w:p>
        </w:tc>
      </w:tr>
    </w:tbl>
    <w:p w14:paraId="2D64ADDC" w14:textId="77777777" w:rsidR="00B43680" w:rsidRDefault="00B43680" w:rsidP="00BD6D17"/>
    <w:p w14:paraId="0A6E8C1E" w14:textId="77777777" w:rsidR="00E06E84" w:rsidRDefault="00E06E84" w:rsidP="00BD6D17"/>
    <w:p w14:paraId="4E022168" w14:textId="77777777" w:rsidR="00E06E84" w:rsidRDefault="00E06E84" w:rsidP="00BD6D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021"/>
        <w:gridCol w:w="3022"/>
      </w:tblGrid>
      <w:tr w:rsidR="00B43680" w14:paraId="33605ACC" w14:textId="77777777" w:rsidTr="0022501B">
        <w:tc>
          <w:tcPr>
            <w:tcW w:w="3070" w:type="dxa"/>
            <w:shd w:val="clear" w:color="auto" w:fill="E7E6E6"/>
          </w:tcPr>
          <w:p w14:paraId="42C869B3" w14:textId="77777777" w:rsidR="00B43680" w:rsidRDefault="00B43680" w:rsidP="00BD6D17">
            <w:r>
              <w:t>KRAJ</w:t>
            </w:r>
          </w:p>
        </w:tc>
        <w:tc>
          <w:tcPr>
            <w:tcW w:w="3070" w:type="dxa"/>
            <w:shd w:val="clear" w:color="auto" w:fill="E7E6E6"/>
          </w:tcPr>
          <w:p w14:paraId="1D8BC67B" w14:textId="77777777" w:rsidR="00B43680" w:rsidRDefault="00B43680" w:rsidP="00BD6D17">
            <w:r>
              <w:t>DATUM</w:t>
            </w:r>
          </w:p>
        </w:tc>
        <w:tc>
          <w:tcPr>
            <w:tcW w:w="3070" w:type="dxa"/>
            <w:shd w:val="clear" w:color="auto" w:fill="E7E6E6"/>
          </w:tcPr>
          <w:p w14:paraId="164A16FB" w14:textId="77777777" w:rsidR="00B43680" w:rsidRDefault="00B43680" w:rsidP="00BD6D17">
            <w:r>
              <w:t>PODPIS IN ŽIG</w:t>
            </w:r>
          </w:p>
        </w:tc>
      </w:tr>
      <w:tr w:rsidR="00B43680" w14:paraId="1CCE9FB4" w14:textId="77777777" w:rsidTr="0022501B">
        <w:tc>
          <w:tcPr>
            <w:tcW w:w="3070" w:type="dxa"/>
          </w:tcPr>
          <w:p w14:paraId="1288261E" w14:textId="77777777" w:rsidR="00B43680" w:rsidRDefault="00B43680" w:rsidP="00BD6D17"/>
          <w:p w14:paraId="0C2B16DB" w14:textId="77777777" w:rsidR="00B43680" w:rsidRDefault="00B43680" w:rsidP="00BD6D17"/>
          <w:p w14:paraId="6C188DBF" w14:textId="77777777" w:rsidR="00B43680" w:rsidRDefault="00B43680" w:rsidP="00BD6D17"/>
          <w:p w14:paraId="0502CF74" w14:textId="77777777" w:rsidR="00B43680" w:rsidRDefault="00B43680" w:rsidP="00BD6D17"/>
        </w:tc>
        <w:tc>
          <w:tcPr>
            <w:tcW w:w="3070" w:type="dxa"/>
          </w:tcPr>
          <w:p w14:paraId="57DD3A61" w14:textId="77777777" w:rsidR="00B43680" w:rsidRDefault="00B43680" w:rsidP="00BD6D17"/>
        </w:tc>
        <w:tc>
          <w:tcPr>
            <w:tcW w:w="3070" w:type="dxa"/>
          </w:tcPr>
          <w:p w14:paraId="5D157FA4" w14:textId="77777777" w:rsidR="00B43680" w:rsidRDefault="00B43680" w:rsidP="00BD6D17"/>
        </w:tc>
      </w:tr>
    </w:tbl>
    <w:p w14:paraId="3DD19029" w14:textId="77777777" w:rsidR="00A5320D" w:rsidRDefault="00A5320D" w:rsidP="00A5320D">
      <w:pPr>
        <w:pStyle w:val="Naslov1"/>
        <w:numPr>
          <w:ilvl w:val="0"/>
          <w:numId w:val="0"/>
        </w:numPr>
        <w:rPr>
          <w:color w:val="00B050"/>
          <w:sz w:val="24"/>
        </w:rPr>
      </w:pPr>
    </w:p>
    <w:p w14:paraId="2B945195" w14:textId="77777777" w:rsidR="003B6F39" w:rsidRDefault="003B6F39" w:rsidP="003B6F39"/>
    <w:p w14:paraId="740A8F0D" w14:textId="77777777" w:rsidR="003B6F39" w:rsidRDefault="003B6F39" w:rsidP="003B6F39"/>
    <w:p w14:paraId="541EE254" w14:textId="77777777" w:rsidR="003B6F39" w:rsidRDefault="003B6F39" w:rsidP="003B6F39"/>
    <w:p w14:paraId="3FDD8D0D" w14:textId="77777777" w:rsidR="003B6F39" w:rsidRDefault="003B6F39" w:rsidP="003B6F39"/>
    <w:p w14:paraId="31791213" w14:textId="77777777" w:rsidR="003B6F39" w:rsidRDefault="003B6F39" w:rsidP="003B6F39"/>
    <w:p w14:paraId="102AF4F3" w14:textId="77777777" w:rsidR="00C75FCA" w:rsidRDefault="00C75FCA" w:rsidP="003B6F39"/>
    <w:p w14:paraId="0CB74164" w14:textId="77777777" w:rsidR="003B6F39" w:rsidRDefault="003B6F39" w:rsidP="003B6F39"/>
    <w:p w14:paraId="6D544EAD" w14:textId="77777777" w:rsidR="003B6F39" w:rsidRDefault="003B6F39" w:rsidP="003B6F39"/>
    <w:p w14:paraId="565B2946" w14:textId="77777777" w:rsidR="003B6F39" w:rsidRDefault="003B6F39" w:rsidP="003B6F39"/>
    <w:p w14:paraId="024B47F6" w14:textId="77777777" w:rsidR="003B6F39" w:rsidRPr="003B6F39" w:rsidRDefault="003B6F39" w:rsidP="003B6F39"/>
    <w:p w14:paraId="1D146091" w14:textId="77777777" w:rsidR="003B6F39" w:rsidRDefault="003B6F39" w:rsidP="00C75FCA">
      <w:pPr>
        <w:pStyle w:val="Naslov"/>
        <w:numPr>
          <w:ilvl w:val="0"/>
          <w:numId w:val="9"/>
        </w:numPr>
        <w:spacing w:before="0" w:after="0"/>
        <w:ind w:left="641" w:hanging="357"/>
        <w:jc w:val="left"/>
        <w:rPr>
          <w:color w:val="0070C0"/>
          <w:sz w:val="24"/>
          <w:szCs w:val="24"/>
        </w:rPr>
      </w:pPr>
      <w:r w:rsidRPr="00BB1245">
        <w:rPr>
          <w:color w:val="0070C0"/>
          <w:sz w:val="24"/>
          <w:szCs w:val="24"/>
        </w:rPr>
        <w:lastRenderedPageBreak/>
        <w:t>podatki o ponudniku / partnerju</w:t>
      </w:r>
    </w:p>
    <w:p w14:paraId="398EC1E6" w14:textId="77777777" w:rsidR="00C75FCA" w:rsidRPr="00C75FCA" w:rsidRDefault="00C75FCA" w:rsidP="00C75FCA"/>
    <w:tbl>
      <w:tblPr>
        <w:tblpPr w:leftFromText="141" w:rightFromText="141" w:vertAnchor="page" w:horzAnchor="margin" w:tblpY="18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08"/>
        <w:gridCol w:w="6652"/>
      </w:tblGrid>
      <w:tr w:rsidR="003B6F39" w:rsidRPr="00DE5639" w14:paraId="15ED2EBA" w14:textId="77777777" w:rsidTr="00D02A3D">
        <w:trPr>
          <w:trHeight w:val="170"/>
        </w:trPr>
        <w:tc>
          <w:tcPr>
            <w:tcW w:w="2410" w:type="dxa"/>
            <w:shd w:val="clear" w:color="auto" w:fill="E7E6E6"/>
            <w:vAlign w:val="center"/>
          </w:tcPr>
          <w:p w14:paraId="31C956FF" w14:textId="77777777" w:rsidR="003B6F39" w:rsidRPr="00DE5639" w:rsidRDefault="003B6F39" w:rsidP="00D02A3D">
            <w:pPr>
              <w:keepNext/>
              <w:jc w:val="left"/>
            </w:pPr>
            <w:r>
              <w:t>NAZIV ALI IME</w:t>
            </w:r>
          </w:p>
        </w:tc>
        <w:tc>
          <w:tcPr>
            <w:tcW w:w="6692" w:type="dxa"/>
            <w:vAlign w:val="center"/>
          </w:tcPr>
          <w:p w14:paraId="141B4796" w14:textId="77777777" w:rsidR="003B6F39" w:rsidRDefault="003B6F39" w:rsidP="00D02A3D">
            <w:pPr>
              <w:keepNext/>
              <w:jc w:val="left"/>
            </w:pPr>
          </w:p>
          <w:p w14:paraId="7595FBE3" w14:textId="77777777" w:rsidR="003B6F39" w:rsidRPr="00DE5639" w:rsidRDefault="003B6F39" w:rsidP="00D02A3D">
            <w:pPr>
              <w:keepNext/>
              <w:jc w:val="left"/>
            </w:pPr>
          </w:p>
        </w:tc>
      </w:tr>
      <w:tr w:rsidR="003B6F39" w:rsidRPr="00DE5639" w14:paraId="177A1428" w14:textId="77777777" w:rsidTr="00D02A3D">
        <w:trPr>
          <w:trHeight w:val="170"/>
        </w:trPr>
        <w:tc>
          <w:tcPr>
            <w:tcW w:w="2410" w:type="dxa"/>
            <w:shd w:val="clear" w:color="auto" w:fill="E7E6E6"/>
            <w:vAlign w:val="center"/>
          </w:tcPr>
          <w:p w14:paraId="47264167" w14:textId="77777777" w:rsidR="003B6F39" w:rsidRPr="00DE5639" w:rsidRDefault="003B6F39" w:rsidP="00D02A3D">
            <w:pPr>
              <w:keepNext/>
              <w:jc w:val="left"/>
            </w:pPr>
            <w:r w:rsidRPr="00DE5639">
              <w:t>NASLOV</w:t>
            </w:r>
          </w:p>
        </w:tc>
        <w:tc>
          <w:tcPr>
            <w:tcW w:w="6692" w:type="dxa"/>
            <w:vAlign w:val="center"/>
          </w:tcPr>
          <w:p w14:paraId="21A7F03A" w14:textId="77777777" w:rsidR="003B6F39" w:rsidRDefault="003B6F39" w:rsidP="00D02A3D">
            <w:pPr>
              <w:keepNext/>
              <w:jc w:val="left"/>
            </w:pPr>
          </w:p>
          <w:p w14:paraId="42B79273" w14:textId="77777777" w:rsidR="003B6F39" w:rsidRPr="00DE5639" w:rsidRDefault="003B6F39" w:rsidP="00D02A3D">
            <w:pPr>
              <w:keepNext/>
              <w:jc w:val="left"/>
            </w:pPr>
          </w:p>
        </w:tc>
      </w:tr>
      <w:tr w:rsidR="003B6F39" w:rsidRPr="00DE5639" w14:paraId="0A5FF93D" w14:textId="77777777" w:rsidTr="00D02A3D">
        <w:trPr>
          <w:trHeight w:val="170"/>
        </w:trPr>
        <w:tc>
          <w:tcPr>
            <w:tcW w:w="2410" w:type="dxa"/>
            <w:shd w:val="clear" w:color="auto" w:fill="E7E6E6"/>
            <w:vAlign w:val="center"/>
          </w:tcPr>
          <w:p w14:paraId="4163F5DB" w14:textId="77777777" w:rsidR="003B6F39" w:rsidRPr="00DE5639" w:rsidRDefault="003B6F39" w:rsidP="00D02A3D">
            <w:pPr>
              <w:keepNext/>
              <w:jc w:val="left"/>
            </w:pPr>
            <w:r>
              <w:t>ZAKONITI ZASTOPNIK</w:t>
            </w:r>
          </w:p>
        </w:tc>
        <w:tc>
          <w:tcPr>
            <w:tcW w:w="6692" w:type="dxa"/>
            <w:vAlign w:val="center"/>
          </w:tcPr>
          <w:p w14:paraId="32DBBCA8" w14:textId="77777777" w:rsidR="003B6F39" w:rsidRDefault="003B6F39" w:rsidP="00D02A3D">
            <w:pPr>
              <w:keepNext/>
              <w:jc w:val="left"/>
            </w:pPr>
          </w:p>
          <w:p w14:paraId="32E15AAA" w14:textId="77777777" w:rsidR="003B6F39" w:rsidRPr="00DE5639" w:rsidRDefault="003B6F39" w:rsidP="00D02A3D">
            <w:pPr>
              <w:keepNext/>
              <w:jc w:val="left"/>
            </w:pPr>
          </w:p>
        </w:tc>
      </w:tr>
      <w:tr w:rsidR="003B6F39" w:rsidRPr="00DE5639" w14:paraId="37582E22" w14:textId="77777777" w:rsidTr="00D02A3D">
        <w:trPr>
          <w:trHeight w:val="170"/>
        </w:trPr>
        <w:tc>
          <w:tcPr>
            <w:tcW w:w="2410" w:type="dxa"/>
            <w:shd w:val="clear" w:color="auto" w:fill="E7E6E6"/>
            <w:vAlign w:val="center"/>
          </w:tcPr>
          <w:p w14:paraId="1EE94598" w14:textId="77777777" w:rsidR="003B6F39" w:rsidRDefault="003B6F39" w:rsidP="00D02A3D">
            <w:pPr>
              <w:keepNext/>
              <w:jc w:val="left"/>
            </w:pPr>
            <w:r>
              <w:t>ODGOVORNA OSEBA ZA PODPIS PONUDBE</w:t>
            </w:r>
          </w:p>
        </w:tc>
        <w:tc>
          <w:tcPr>
            <w:tcW w:w="6692" w:type="dxa"/>
            <w:vAlign w:val="center"/>
          </w:tcPr>
          <w:p w14:paraId="761FA70A" w14:textId="77777777" w:rsidR="003B6F39" w:rsidRPr="00DE5639" w:rsidRDefault="003B6F39" w:rsidP="00D02A3D">
            <w:pPr>
              <w:keepNext/>
              <w:jc w:val="left"/>
            </w:pPr>
          </w:p>
        </w:tc>
      </w:tr>
      <w:tr w:rsidR="003B6F39" w:rsidRPr="00DE5639" w14:paraId="22237498" w14:textId="77777777" w:rsidTr="00D02A3D">
        <w:trPr>
          <w:trHeight w:val="170"/>
        </w:trPr>
        <w:tc>
          <w:tcPr>
            <w:tcW w:w="2410" w:type="dxa"/>
            <w:shd w:val="clear" w:color="auto" w:fill="E7E6E6"/>
            <w:vAlign w:val="center"/>
          </w:tcPr>
          <w:p w14:paraId="4CEE9FCC" w14:textId="77777777" w:rsidR="003B6F39" w:rsidRPr="00DE5639" w:rsidRDefault="003B6F39" w:rsidP="00D02A3D">
            <w:pPr>
              <w:keepNext/>
              <w:jc w:val="left"/>
            </w:pPr>
            <w:r w:rsidRPr="00DE5639">
              <w:t>MATIČNA ŠTEVILKA</w:t>
            </w:r>
          </w:p>
        </w:tc>
        <w:tc>
          <w:tcPr>
            <w:tcW w:w="6692" w:type="dxa"/>
            <w:vAlign w:val="center"/>
          </w:tcPr>
          <w:p w14:paraId="79753FF4" w14:textId="77777777" w:rsidR="003B6F39" w:rsidRPr="00DE5639" w:rsidRDefault="003B6F39" w:rsidP="00D02A3D">
            <w:pPr>
              <w:keepNext/>
              <w:jc w:val="left"/>
            </w:pPr>
          </w:p>
        </w:tc>
      </w:tr>
      <w:tr w:rsidR="003B6F39" w:rsidRPr="00DE5639" w14:paraId="5DA8CABC" w14:textId="77777777" w:rsidTr="00D02A3D">
        <w:trPr>
          <w:trHeight w:val="170"/>
        </w:trPr>
        <w:tc>
          <w:tcPr>
            <w:tcW w:w="2410" w:type="dxa"/>
            <w:shd w:val="clear" w:color="auto" w:fill="E7E6E6"/>
            <w:vAlign w:val="center"/>
          </w:tcPr>
          <w:p w14:paraId="453CB5EC" w14:textId="77777777" w:rsidR="003B6F39" w:rsidRPr="00DE5639" w:rsidRDefault="003B6F39" w:rsidP="00D02A3D">
            <w:pPr>
              <w:keepNext/>
              <w:jc w:val="left"/>
            </w:pPr>
            <w:r>
              <w:t>DAVČNA ŠTEVILKA</w:t>
            </w:r>
          </w:p>
        </w:tc>
        <w:tc>
          <w:tcPr>
            <w:tcW w:w="6692" w:type="dxa"/>
            <w:vAlign w:val="center"/>
          </w:tcPr>
          <w:p w14:paraId="451BFC3F" w14:textId="77777777" w:rsidR="003B6F39" w:rsidRPr="00DE5639" w:rsidRDefault="003B6F39" w:rsidP="00D02A3D">
            <w:pPr>
              <w:keepNext/>
              <w:jc w:val="left"/>
            </w:pPr>
          </w:p>
        </w:tc>
      </w:tr>
      <w:tr w:rsidR="003B6F39" w:rsidRPr="00DE5639" w14:paraId="35D69CCB" w14:textId="77777777" w:rsidTr="00D02A3D">
        <w:trPr>
          <w:trHeight w:val="170"/>
        </w:trPr>
        <w:tc>
          <w:tcPr>
            <w:tcW w:w="2410" w:type="dxa"/>
            <w:shd w:val="clear" w:color="auto" w:fill="E7E6E6"/>
            <w:vAlign w:val="center"/>
          </w:tcPr>
          <w:p w14:paraId="2F7683F0" w14:textId="77777777" w:rsidR="003B6F39" w:rsidRPr="00DE5639" w:rsidRDefault="003B6F39" w:rsidP="00D02A3D">
            <w:pPr>
              <w:keepNext/>
              <w:jc w:val="left"/>
            </w:pPr>
            <w:r w:rsidRPr="00DE5639">
              <w:t>ŠTEVILKA TRANSAKCIJSKEGA RAČUNA</w:t>
            </w:r>
          </w:p>
        </w:tc>
        <w:tc>
          <w:tcPr>
            <w:tcW w:w="6692" w:type="dxa"/>
            <w:vAlign w:val="center"/>
          </w:tcPr>
          <w:p w14:paraId="70B04867" w14:textId="77777777" w:rsidR="003B6F39" w:rsidRPr="00DE5639" w:rsidRDefault="003B6F39" w:rsidP="00D02A3D">
            <w:pPr>
              <w:keepNext/>
              <w:jc w:val="left"/>
            </w:pPr>
          </w:p>
        </w:tc>
      </w:tr>
      <w:tr w:rsidR="003B6F39" w:rsidRPr="00DE5639" w14:paraId="597107B2" w14:textId="77777777" w:rsidTr="00D02A3D">
        <w:trPr>
          <w:trHeight w:val="170"/>
        </w:trPr>
        <w:tc>
          <w:tcPr>
            <w:tcW w:w="2410" w:type="dxa"/>
            <w:shd w:val="clear" w:color="auto" w:fill="E7E6E6"/>
            <w:vAlign w:val="center"/>
          </w:tcPr>
          <w:p w14:paraId="0549D784" w14:textId="77777777" w:rsidR="003B6F39" w:rsidRPr="00DE5639" w:rsidRDefault="003B6F39" w:rsidP="00D02A3D">
            <w:pPr>
              <w:keepNext/>
              <w:jc w:val="left"/>
            </w:pPr>
            <w:r w:rsidRPr="00DE5639">
              <w:t>TELEFONSKA ŠTEVILKA</w:t>
            </w:r>
          </w:p>
        </w:tc>
        <w:tc>
          <w:tcPr>
            <w:tcW w:w="6692" w:type="dxa"/>
            <w:vAlign w:val="center"/>
          </w:tcPr>
          <w:p w14:paraId="7CDD862B" w14:textId="77777777" w:rsidR="003B6F39" w:rsidRPr="00DE5639" w:rsidRDefault="003B6F39" w:rsidP="00D02A3D">
            <w:pPr>
              <w:keepNext/>
              <w:jc w:val="left"/>
            </w:pPr>
          </w:p>
        </w:tc>
      </w:tr>
      <w:tr w:rsidR="003B6F39" w:rsidRPr="00DE5639" w14:paraId="5D723B52" w14:textId="77777777" w:rsidTr="00D02A3D">
        <w:trPr>
          <w:trHeight w:val="170"/>
        </w:trPr>
        <w:tc>
          <w:tcPr>
            <w:tcW w:w="2410" w:type="dxa"/>
            <w:shd w:val="clear" w:color="auto" w:fill="E7E6E6"/>
            <w:vAlign w:val="center"/>
          </w:tcPr>
          <w:p w14:paraId="60411D0A" w14:textId="77777777" w:rsidR="003B6F39" w:rsidRPr="00DE5639" w:rsidRDefault="003B6F39" w:rsidP="00D02A3D">
            <w:pPr>
              <w:keepNext/>
              <w:jc w:val="left"/>
            </w:pPr>
            <w:r w:rsidRPr="00DE5639">
              <w:t>E-POŠTA</w:t>
            </w:r>
          </w:p>
        </w:tc>
        <w:tc>
          <w:tcPr>
            <w:tcW w:w="6692" w:type="dxa"/>
            <w:vAlign w:val="center"/>
          </w:tcPr>
          <w:p w14:paraId="3D03FF9F" w14:textId="77777777" w:rsidR="003B6F39" w:rsidRPr="00DE5639" w:rsidRDefault="003B6F39" w:rsidP="00D02A3D">
            <w:pPr>
              <w:keepNext/>
              <w:jc w:val="left"/>
            </w:pPr>
          </w:p>
        </w:tc>
      </w:tr>
      <w:tr w:rsidR="003B6F39" w:rsidRPr="00DE5639" w14:paraId="76A62506" w14:textId="77777777" w:rsidTr="00D02A3D">
        <w:trPr>
          <w:trHeight w:val="170"/>
        </w:trPr>
        <w:tc>
          <w:tcPr>
            <w:tcW w:w="2410" w:type="dxa"/>
            <w:shd w:val="clear" w:color="auto" w:fill="E7E6E6"/>
            <w:vAlign w:val="center"/>
          </w:tcPr>
          <w:p w14:paraId="025A9A5A" w14:textId="77777777" w:rsidR="003B6F39" w:rsidRPr="00DE5639" w:rsidRDefault="003B6F39" w:rsidP="00D02A3D">
            <w:pPr>
              <w:keepNext/>
              <w:jc w:val="left"/>
            </w:pPr>
            <w:r>
              <w:t>KONTAKTNA OSEBA</w:t>
            </w:r>
          </w:p>
        </w:tc>
        <w:tc>
          <w:tcPr>
            <w:tcW w:w="6692" w:type="dxa"/>
            <w:vAlign w:val="center"/>
          </w:tcPr>
          <w:p w14:paraId="68E00ED6" w14:textId="77777777" w:rsidR="003B6F39" w:rsidRPr="00DE5639" w:rsidRDefault="003B6F39" w:rsidP="00D02A3D">
            <w:pPr>
              <w:keepNext/>
              <w:jc w:val="left"/>
              <w:rPr>
                <w:rFonts w:cs="Arial"/>
                <w:szCs w:val="20"/>
              </w:rPr>
            </w:pPr>
          </w:p>
        </w:tc>
      </w:tr>
      <w:tr w:rsidR="003B6F39" w:rsidRPr="00DE5639" w14:paraId="78ED9797" w14:textId="77777777" w:rsidTr="00D02A3D">
        <w:trPr>
          <w:trHeight w:val="170"/>
        </w:trPr>
        <w:tc>
          <w:tcPr>
            <w:tcW w:w="2410" w:type="dxa"/>
            <w:shd w:val="clear" w:color="auto" w:fill="E7E6E6"/>
            <w:vAlign w:val="center"/>
          </w:tcPr>
          <w:p w14:paraId="5EE73CA2" w14:textId="77777777" w:rsidR="003B6F39" w:rsidRDefault="003B6F39" w:rsidP="00D02A3D">
            <w:pPr>
              <w:keepNext/>
              <w:jc w:val="left"/>
            </w:pPr>
            <w:r>
              <w:t>ODSTOTEK UDELEŽBE</w:t>
            </w:r>
          </w:p>
        </w:tc>
        <w:tc>
          <w:tcPr>
            <w:tcW w:w="6692" w:type="dxa"/>
            <w:vAlign w:val="center"/>
          </w:tcPr>
          <w:p w14:paraId="680DEA97" w14:textId="77777777" w:rsidR="003B6F39" w:rsidRPr="00DE5639" w:rsidRDefault="003B6F39" w:rsidP="00D02A3D">
            <w:pPr>
              <w:keepNext/>
              <w:jc w:val="left"/>
              <w:rPr>
                <w:rFonts w:cs="Arial"/>
                <w:szCs w:val="20"/>
              </w:rPr>
            </w:pPr>
          </w:p>
        </w:tc>
      </w:tr>
    </w:tbl>
    <w:p w14:paraId="7AF913BD" w14:textId="77777777" w:rsidR="009D7EE8" w:rsidRDefault="009D7EE8" w:rsidP="009D7EE8"/>
    <w:p w14:paraId="40772961" w14:textId="77777777" w:rsidR="009D7EE8" w:rsidRDefault="009D7EE8" w:rsidP="009D7E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260"/>
        <w:gridCol w:w="2285"/>
        <w:gridCol w:w="2262"/>
      </w:tblGrid>
      <w:tr w:rsidR="003B6F39" w:rsidRPr="0022501B" w14:paraId="5A302A8E" w14:textId="77777777" w:rsidTr="00D02A3D">
        <w:tc>
          <w:tcPr>
            <w:tcW w:w="2302" w:type="dxa"/>
            <w:shd w:val="clear" w:color="auto" w:fill="E7E6E6"/>
          </w:tcPr>
          <w:p w14:paraId="367B417C" w14:textId="77777777" w:rsidR="003B6F39" w:rsidRPr="0022501B" w:rsidRDefault="003B6F39" w:rsidP="00D02A3D">
            <w:pPr>
              <w:rPr>
                <w:iCs/>
              </w:rPr>
            </w:pPr>
            <w:r w:rsidRPr="0022501B">
              <w:rPr>
                <w:iCs/>
              </w:rPr>
              <w:t>KRAJ</w:t>
            </w:r>
          </w:p>
        </w:tc>
        <w:tc>
          <w:tcPr>
            <w:tcW w:w="2302" w:type="dxa"/>
            <w:shd w:val="clear" w:color="auto" w:fill="E7E6E6"/>
          </w:tcPr>
          <w:p w14:paraId="318C0452" w14:textId="77777777" w:rsidR="003B6F39" w:rsidRPr="0022501B" w:rsidRDefault="003B6F39" w:rsidP="00D02A3D">
            <w:pPr>
              <w:rPr>
                <w:iCs/>
              </w:rPr>
            </w:pPr>
            <w:r w:rsidRPr="0022501B">
              <w:rPr>
                <w:iCs/>
              </w:rPr>
              <w:t>DATUM</w:t>
            </w:r>
          </w:p>
        </w:tc>
        <w:tc>
          <w:tcPr>
            <w:tcW w:w="2303" w:type="dxa"/>
            <w:shd w:val="clear" w:color="auto" w:fill="E7E6E6"/>
          </w:tcPr>
          <w:p w14:paraId="638E8232" w14:textId="77777777" w:rsidR="003B6F39" w:rsidRPr="0022501B" w:rsidRDefault="003B6F39" w:rsidP="00D02A3D">
            <w:pPr>
              <w:jc w:val="left"/>
              <w:rPr>
                <w:iCs/>
              </w:rPr>
            </w:pPr>
            <w:r w:rsidRPr="0022501B">
              <w:rPr>
                <w:iCs/>
              </w:rPr>
              <w:t>IME IN PRIIMEK POOBLAŠČENE OSEBE PONUDNIKA</w:t>
            </w:r>
          </w:p>
        </w:tc>
        <w:tc>
          <w:tcPr>
            <w:tcW w:w="2303" w:type="dxa"/>
            <w:shd w:val="clear" w:color="auto" w:fill="E7E6E6"/>
          </w:tcPr>
          <w:p w14:paraId="6D25B225" w14:textId="77777777" w:rsidR="003B6F39" w:rsidRPr="0022501B" w:rsidRDefault="003B6F39" w:rsidP="00D02A3D">
            <w:pPr>
              <w:rPr>
                <w:iCs/>
              </w:rPr>
            </w:pPr>
            <w:r w:rsidRPr="0022501B">
              <w:rPr>
                <w:iCs/>
              </w:rPr>
              <w:t>PODPIS IN ŽIG</w:t>
            </w:r>
          </w:p>
        </w:tc>
      </w:tr>
      <w:tr w:rsidR="003B6F39" w:rsidRPr="0022501B" w14:paraId="2A578C0A" w14:textId="77777777" w:rsidTr="00D02A3D">
        <w:tc>
          <w:tcPr>
            <w:tcW w:w="2302" w:type="dxa"/>
          </w:tcPr>
          <w:p w14:paraId="04DD5FD5" w14:textId="77777777" w:rsidR="003B6F39" w:rsidRPr="0022501B" w:rsidRDefault="003B6F39" w:rsidP="00D02A3D">
            <w:pPr>
              <w:rPr>
                <w:iCs/>
              </w:rPr>
            </w:pPr>
          </w:p>
        </w:tc>
        <w:tc>
          <w:tcPr>
            <w:tcW w:w="2302" w:type="dxa"/>
          </w:tcPr>
          <w:p w14:paraId="3BB2247A" w14:textId="77777777" w:rsidR="003B6F39" w:rsidRPr="0022501B" w:rsidRDefault="003B6F39" w:rsidP="00D02A3D">
            <w:pPr>
              <w:rPr>
                <w:iCs/>
              </w:rPr>
            </w:pPr>
          </w:p>
        </w:tc>
        <w:tc>
          <w:tcPr>
            <w:tcW w:w="2303" w:type="dxa"/>
          </w:tcPr>
          <w:p w14:paraId="3C2E3BB4" w14:textId="77777777" w:rsidR="003B6F39" w:rsidRPr="0022501B" w:rsidRDefault="003B6F39" w:rsidP="00D02A3D">
            <w:pPr>
              <w:rPr>
                <w:iCs/>
              </w:rPr>
            </w:pPr>
          </w:p>
          <w:p w14:paraId="54B54AFF" w14:textId="77777777" w:rsidR="003B6F39" w:rsidRPr="0022501B" w:rsidRDefault="003B6F39" w:rsidP="00D02A3D">
            <w:pPr>
              <w:rPr>
                <w:iCs/>
              </w:rPr>
            </w:pPr>
          </w:p>
          <w:p w14:paraId="4A0AF3F9" w14:textId="77777777" w:rsidR="003B6F39" w:rsidRPr="0022501B" w:rsidRDefault="003B6F39" w:rsidP="00D02A3D">
            <w:pPr>
              <w:rPr>
                <w:iCs/>
              </w:rPr>
            </w:pPr>
          </w:p>
          <w:p w14:paraId="213E8168" w14:textId="77777777" w:rsidR="003B6F39" w:rsidRPr="0022501B" w:rsidRDefault="003B6F39" w:rsidP="00D02A3D">
            <w:pPr>
              <w:rPr>
                <w:iCs/>
              </w:rPr>
            </w:pPr>
          </w:p>
        </w:tc>
        <w:tc>
          <w:tcPr>
            <w:tcW w:w="2303" w:type="dxa"/>
          </w:tcPr>
          <w:p w14:paraId="75F74679" w14:textId="77777777" w:rsidR="003B6F39" w:rsidRPr="0022501B" w:rsidRDefault="003B6F39" w:rsidP="00D02A3D">
            <w:pPr>
              <w:rPr>
                <w:iCs/>
              </w:rPr>
            </w:pPr>
          </w:p>
        </w:tc>
      </w:tr>
    </w:tbl>
    <w:p w14:paraId="7BA42DAD" w14:textId="77777777" w:rsidR="009D7EE8" w:rsidRDefault="009D7EE8" w:rsidP="009D7EE8"/>
    <w:p w14:paraId="64794214" w14:textId="77777777" w:rsidR="003B6F39" w:rsidRDefault="003B6F39" w:rsidP="009D7EE8"/>
    <w:p w14:paraId="1AE8D967" w14:textId="77777777" w:rsidR="003B6F39" w:rsidRDefault="003B6F39" w:rsidP="009D7EE8"/>
    <w:p w14:paraId="71E8F99D" w14:textId="77777777" w:rsidR="003B6F39" w:rsidRDefault="003B6F39" w:rsidP="009D7EE8"/>
    <w:p w14:paraId="11BCFAE4" w14:textId="77777777" w:rsidR="003B6F39" w:rsidRPr="00C632C8" w:rsidRDefault="003B6F39" w:rsidP="003B6F39">
      <w:pPr>
        <w:jc w:val="center"/>
        <w:rPr>
          <w:i/>
        </w:rPr>
      </w:pPr>
      <w:r w:rsidRPr="00C632C8">
        <w:rPr>
          <w:i/>
        </w:rPr>
        <w:t xml:space="preserve">V primeru skupne ponudbe je potrebno obrazec izpolniti za vsakega posameznega partnerja. </w:t>
      </w:r>
    </w:p>
    <w:p w14:paraId="19F1C43D" w14:textId="77777777" w:rsidR="003B6F39" w:rsidRDefault="003B6F39" w:rsidP="003B6F39">
      <w:pPr>
        <w:jc w:val="center"/>
      </w:pPr>
    </w:p>
    <w:p w14:paraId="6B020F9B" w14:textId="77777777" w:rsidR="009D7EE8" w:rsidRDefault="009D7EE8" w:rsidP="009D7EE8"/>
    <w:p w14:paraId="491D9708" w14:textId="77777777" w:rsidR="009D7EE8" w:rsidRDefault="009D7EE8" w:rsidP="009D7EE8"/>
    <w:p w14:paraId="0F37F323" w14:textId="77777777" w:rsidR="0081096F" w:rsidRDefault="0081096F" w:rsidP="009D7EE8"/>
    <w:p w14:paraId="70774866" w14:textId="77777777" w:rsidR="0081096F" w:rsidRDefault="0081096F" w:rsidP="009D7EE8"/>
    <w:p w14:paraId="2B216439" w14:textId="77777777" w:rsidR="009D7EE8" w:rsidRDefault="009D7EE8" w:rsidP="009D7EE8"/>
    <w:p w14:paraId="154C9138" w14:textId="77777777" w:rsidR="00C75FCA" w:rsidRDefault="00C75FCA" w:rsidP="009D7EE8"/>
    <w:p w14:paraId="0655B0D4" w14:textId="77777777" w:rsidR="00C75FCA" w:rsidRDefault="00C75FCA" w:rsidP="009D7EE8"/>
    <w:p w14:paraId="3B0E993A" w14:textId="77777777" w:rsidR="00CE55C4" w:rsidRDefault="00CE55C4" w:rsidP="009D7EE8"/>
    <w:p w14:paraId="3A191A97" w14:textId="77777777" w:rsidR="00A13E17" w:rsidRDefault="00A13E17" w:rsidP="003B6F39">
      <w:pPr>
        <w:rPr>
          <w:iCs/>
        </w:rPr>
      </w:pPr>
    </w:p>
    <w:p w14:paraId="701DE87F" w14:textId="77777777" w:rsidR="00A5320D" w:rsidRPr="00BB1245" w:rsidRDefault="00A9401F" w:rsidP="007E5E8A">
      <w:pPr>
        <w:numPr>
          <w:ilvl w:val="0"/>
          <w:numId w:val="9"/>
        </w:numPr>
        <w:jc w:val="left"/>
        <w:rPr>
          <w:b/>
          <w:bCs/>
          <w:iCs/>
          <w:color w:val="0070C0"/>
          <w:sz w:val="24"/>
          <w:szCs w:val="24"/>
        </w:rPr>
      </w:pPr>
      <w:r w:rsidRPr="00BB1245">
        <w:rPr>
          <w:b/>
          <w:bCs/>
          <w:iCs/>
          <w:color w:val="0070C0"/>
          <w:sz w:val="24"/>
          <w:szCs w:val="24"/>
        </w:rPr>
        <w:lastRenderedPageBreak/>
        <w:t>PODATKI O PODIZVAJALCIH S PRIPADAJOČIM SOGLASJEM</w:t>
      </w:r>
    </w:p>
    <w:p w14:paraId="6879A4E7" w14:textId="77777777" w:rsidR="004C0130" w:rsidRDefault="004C0130" w:rsidP="00A9401F">
      <w:pPr>
        <w:jc w:val="left"/>
        <w:rPr>
          <w:b/>
          <w:bCs/>
          <w:iCs/>
          <w:color w:val="00B05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03"/>
        <w:gridCol w:w="2909"/>
        <w:gridCol w:w="3640"/>
      </w:tblGrid>
      <w:tr w:rsidR="00A5320D" w:rsidRPr="00DE5639" w14:paraId="6618CB70" w14:textId="77777777" w:rsidTr="00A5320D">
        <w:trPr>
          <w:trHeight w:val="170"/>
        </w:trPr>
        <w:tc>
          <w:tcPr>
            <w:tcW w:w="2410" w:type="dxa"/>
            <w:shd w:val="clear" w:color="auto" w:fill="E7E6E6"/>
            <w:vAlign w:val="center"/>
          </w:tcPr>
          <w:p w14:paraId="1DB81F77" w14:textId="77777777" w:rsidR="00A5320D" w:rsidRPr="00DE5639" w:rsidRDefault="00A5320D" w:rsidP="0022501B">
            <w:pPr>
              <w:keepNext/>
              <w:jc w:val="left"/>
            </w:pPr>
            <w:r>
              <w:t>NAZIV ALI IME</w:t>
            </w:r>
          </w:p>
        </w:tc>
        <w:tc>
          <w:tcPr>
            <w:tcW w:w="6692" w:type="dxa"/>
            <w:gridSpan w:val="2"/>
            <w:vAlign w:val="center"/>
          </w:tcPr>
          <w:p w14:paraId="3B9BE123" w14:textId="77777777" w:rsidR="00A5320D" w:rsidRPr="00DE5639" w:rsidRDefault="00A5320D" w:rsidP="0022501B">
            <w:pPr>
              <w:keepNext/>
              <w:jc w:val="left"/>
            </w:pPr>
          </w:p>
        </w:tc>
      </w:tr>
      <w:tr w:rsidR="00A5320D" w:rsidRPr="00DE5639" w14:paraId="2A4C0C00" w14:textId="77777777" w:rsidTr="00A5320D">
        <w:trPr>
          <w:trHeight w:val="170"/>
        </w:trPr>
        <w:tc>
          <w:tcPr>
            <w:tcW w:w="2410" w:type="dxa"/>
            <w:shd w:val="clear" w:color="auto" w:fill="E7E6E6"/>
            <w:vAlign w:val="center"/>
          </w:tcPr>
          <w:p w14:paraId="60416BB7" w14:textId="77777777" w:rsidR="00A5320D" w:rsidRPr="00DE5639" w:rsidRDefault="00A5320D" w:rsidP="0022501B">
            <w:pPr>
              <w:keepNext/>
              <w:jc w:val="left"/>
            </w:pPr>
            <w:r w:rsidRPr="00DE5639">
              <w:t>NASLOV</w:t>
            </w:r>
          </w:p>
        </w:tc>
        <w:tc>
          <w:tcPr>
            <w:tcW w:w="6692" w:type="dxa"/>
            <w:gridSpan w:val="2"/>
            <w:vAlign w:val="center"/>
          </w:tcPr>
          <w:p w14:paraId="48CE3820" w14:textId="77777777" w:rsidR="00A5320D" w:rsidRPr="00DE5639" w:rsidRDefault="00A5320D" w:rsidP="0022501B">
            <w:pPr>
              <w:keepNext/>
              <w:jc w:val="left"/>
            </w:pPr>
          </w:p>
        </w:tc>
      </w:tr>
      <w:tr w:rsidR="00A5320D" w:rsidRPr="00DE5639" w14:paraId="0497EE44" w14:textId="77777777" w:rsidTr="00A5320D">
        <w:trPr>
          <w:trHeight w:val="170"/>
        </w:trPr>
        <w:tc>
          <w:tcPr>
            <w:tcW w:w="2410" w:type="dxa"/>
            <w:shd w:val="clear" w:color="auto" w:fill="E7E6E6"/>
            <w:vAlign w:val="center"/>
          </w:tcPr>
          <w:p w14:paraId="427536D0" w14:textId="77777777" w:rsidR="00A5320D" w:rsidRPr="00DE5639" w:rsidRDefault="00A5320D" w:rsidP="0022501B">
            <w:pPr>
              <w:keepNext/>
              <w:jc w:val="left"/>
            </w:pPr>
            <w:r>
              <w:t>ZAKONITI ZASTOPNIK</w:t>
            </w:r>
          </w:p>
        </w:tc>
        <w:tc>
          <w:tcPr>
            <w:tcW w:w="6692" w:type="dxa"/>
            <w:gridSpan w:val="2"/>
            <w:vAlign w:val="center"/>
          </w:tcPr>
          <w:p w14:paraId="25C4A919" w14:textId="77777777" w:rsidR="00A5320D" w:rsidRPr="00DE5639" w:rsidRDefault="00A5320D" w:rsidP="0022501B">
            <w:pPr>
              <w:keepNext/>
              <w:jc w:val="left"/>
            </w:pPr>
          </w:p>
        </w:tc>
      </w:tr>
      <w:tr w:rsidR="00A5320D" w:rsidRPr="00DE5639" w14:paraId="53BC16D5" w14:textId="77777777" w:rsidTr="00A5320D">
        <w:trPr>
          <w:trHeight w:val="170"/>
        </w:trPr>
        <w:tc>
          <w:tcPr>
            <w:tcW w:w="2410" w:type="dxa"/>
            <w:shd w:val="clear" w:color="auto" w:fill="E7E6E6"/>
            <w:vAlign w:val="center"/>
          </w:tcPr>
          <w:p w14:paraId="539C536F" w14:textId="77777777" w:rsidR="00A5320D" w:rsidRPr="00DE5639" w:rsidRDefault="00A5320D" w:rsidP="0022501B">
            <w:pPr>
              <w:keepNext/>
              <w:jc w:val="left"/>
            </w:pPr>
            <w:r w:rsidRPr="00DE5639">
              <w:t>MATIČNA ŠTEVILKA</w:t>
            </w:r>
          </w:p>
        </w:tc>
        <w:tc>
          <w:tcPr>
            <w:tcW w:w="6692" w:type="dxa"/>
            <w:gridSpan w:val="2"/>
            <w:vAlign w:val="center"/>
          </w:tcPr>
          <w:p w14:paraId="2F39B406" w14:textId="77777777" w:rsidR="00A5320D" w:rsidRPr="00DE5639" w:rsidRDefault="00A5320D" w:rsidP="0022501B">
            <w:pPr>
              <w:keepNext/>
              <w:jc w:val="left"/>
            </w:pPr>
          </w:p>
        </w:tc>
      </w:tr>
      <w:tr w:rsidR="00A5320D" w:rsidRPr="00DE5639" w14:paraId="1CA5B417" w14:textId="77777777" w:rsidTr="00A5320D">
        <w:trPr>
          <w:trHeight w:val="170"/>
        </w:trPr>
        <w:tc>
          <w:tcPr>
            <w:tcW w:w="2410" w:type="dxa"/>
            <w:shd w:val="clear" w:color="auto" w:fill="E7E6E6"/>
            <w:vAlign w:val="center"/>
          </w:tcPr>
          <w:p w14:paraId="71C4BC3F" w14:textId="77777777" w:rsidR="00A5320D" w:rsidRPr="00DE5639" w:rsidRDefault="00A5320D" w:rsidP="0022501B">
            <w:pPr>
              <w:keepNext/>
              <w:jc w:val="left"/>
            </w:pPr>
            <w:r>
              <w:t>DAVČNA ŠTEVILKA</w:t>
            </w:r>
          </w:p>
        </w:tc>
        <w:tc>
          <w:tcPr>
            <w:tcW w:w="6692" w:type="dxa"/>
            <w:gridSpan w:val="2"/>
            <w:vAlign w:val="center"/>
          </w:tcPr>
          <w:p w14:paraId="2376B90C" w14:textId="77777777" w:rsidR="00A5320D" w:rsidRPr="00DE5639" w:rsidRDefault="00A5320D" w:rsidP="0022501B">
            <w:pPr>
              <w:keepNext/>
              <w:jc w:val="left"/>
            </w:pPr>
          </w:p>
        </w:tc>
      </w:tr>
      <w:tr w:rsidR="00A5320D" w:rsidRPr="00DE5639" w14:paraId="4E17D1C0" w14:textId="77777777" w:rsidTr="00A5320D">
        <w:trPr>
          <w:trHeight w:val="170"/>
        </w:trPr>
        <w:tc>
          <w:tcPr>
            <w:tcW w:w="2410" w:type="dxa"/>
            <w:shd w:val="clear" w:color="auto" w:fill="E7E6E6"/>
            <w:vAlign w:val="center"/>
          </w:tcPr>
          <w:p w14:paraId="1BFA88B6" w14:textId="77777777" w:rsidR="00A5320D" w:rsidRPr="00DE5639" w:rsidRDefault="00A5320D" w:rsidP="0022501B">
            <w:pPr>
              <w:keepNext/>
              <w:jc w:val="left"/>
            </w:pPr>
            <w:r w:rsidRPr="00DE5639">
              <w:t>ŠTEVILKA TRANSAKCIJSKEGA RAČUNA</w:t>
            </w:r>
          </w:p>
        </w:tc>
        <w:tc>
          <w:tcPr>
            <w:tcW w:w="6692" w:type="dxa"/>
            <w:gridSpan w:val="2"/>
            <w:vAlign w:val="center"/>
          </w:tcPr>
          <w:p w14:paraId="755B63FD" w14:textId="77777777" w:rsidR="00A5320D" w:rsidRPr="00DE5639" w:rsidRDefault="00A5320D" w:rsidP="0022501B">
            <w:pPr>
              <w:keepNext/>
              <w:jc w:val="left"/>
            </w:pPr>
          </w:p>
        </w:tc>
      </w:tr>
      <w:tr w:rsidR="00A5320D" w:rsidRPr="00DE5639" w14:paraId="23DAE363" w14:textId="77777777" w:rsidTr="00A5320D">
        <w:trPr>
          <w:trHeight w:val="170"/>
        </w:trPr>
        <w:tc>
          <w:tcPr>
            <w:tcW w:w="2410" w:type="dxa"/>
            <w:shd w:val="clear" w:color="auto" w:fill="E7E6E6"/>
            <w:vAlign w:val="center"/>
          </w:tcPr>
          <w:p w14:paraId="02D6A1DF" w14:textId="77777777" w:rsidR="00A5320D" w:rsidRPr="00DE5639" w:rsidRDefault="00A5320D" w:rsidP="0022501B">
            <w:pPr>
              <w:keepNext/>
              <w:jc w:val="left"/>
            </w:pPr>
            <w:r w:rsidRPr="00DE5639">
              <w:t>TELEFONSKA ŠTEVILKA</w:t>
            </w:r>
          </w:p>
        </w:tc>
        <w:tc>
          <w:tcPr>
            <w:tcW w:w="6692" w:type="dxa"/>
            <w:gridSpan w:val="2"/>
            <w:vAlign w:val="center"/>
          </w:tcPr>
          <w:p w14:paraId="7F0CA9CC" w14:textId="77777777" w:rsidR="00A5320D" w:rsidRPr="00DE5639" w:rsidRDefault="00A5320D" w:rsidP="0022501B">
            <w:pPr>
              <w:keepNext/>
              <w:jc w:val="left"/>
            </w:pPr>
          </w:p>
        </w:tc>
      </w:tr>
      <w:tr w:rsidR="00A5320D" w:rsidRPr="00DE5639" w14:paraId="02C036AA" w14:textId="77777777" w:rsidTr="00A5320D">
        <w:trPr>
          <w:trHeight w:val="170"/>
        </w:trPr>
        <w:tc>
          <w:tcPr>
            <w:tcW w:w="2410" w:type="dxa"/>
            <w:shd w:val="clear" w:color="auto" w:fill="E7E6E6"/>
            <w:vAlign w:val="center"/>
          </w:tcPr>
          <w:p w14:paraId="1F520324" w14:textId="77777777" w:rsidR="00A5320D" w:rsidRPr="00DE5639" w:rsidRDefault="00A5320D" w:rsidP="0022501B">
            <w:pPr>
              <w:keepNext/>
              <w:jc w:val="left"/>
            </w:pPr>
            <w:r w:rsidRPr="00DE5639">
              <w:t>E-POŠTA</w:t>
            </w:r>
          </w:p>
        </w:tc>
        <w:tc>
          <w:tcPr>
            <w:tcW w:w="6692" w:type="dxa"/>
            <w:gridSpan w:val="2"/>
            <w:vAlign w:val="center"/>
          </w:tcPr>
          <w:p w14:paraId="284F3C12" w14:textId="77777777" w:rsidR="00A5320D" w:rsidRPr="00DE5639" w:rsidRDefault="00A5320D" w:rsidP="0022501B">
            <w:pPr>
              <w:keepNext/>
              <w:jc w:val="left"/>
            </w:pPr>
          </w:p>
        </w:tc>
      </w:tr>
      <w:tr w:rsidR="00A5320D" w:rsidRPr="00DE5639" w14:paraId="40C8D941" w14:textId="77777777" w:rsidTr="00A5320D">
        <w:trPr>
          <w:trHeight w:val="170"/>
        </w:trPr>
        <w:tc>
          <w:tcPr>
            <w:tcW w:w="2410" w:type="dxa"/>
            <w:shd w:val="clear" w:color="auto" w:fill="E7E6E6"/>
            <w:vAlign w:val="center"/>
          </w:tcPr>
          <w:p w14:paraId="22FDCD1C" w14:textId="77777777" w:rsidR="00A5320D" w:rsidRPr="00DE5639" w:rsidRDefault="00A5320D" w:rsidP="0022501B">
            <w:pPr>
              <w:keepNext/>
              <w:jc w:val="left"/>
            </w:pPr>
            <w:r>
              <w:t>KONTAKTNA OSEBA</w:t>
            </w:r>
          </w:p>
        </w:tc>
        <w:tc>
          <w:tcPr>
            <w:tcW w:w="6692" w:type="dxa"/>
            <w:gridSpan w:val="2"/>
            <w:vAlign w:val="center"/>
          </w:tcPr>
          <w:p w14:paraId="7DB26B3C" w14:textId="77777777" w:rsidR="00A5320D" w:rsidRPr="00DE5639" w:rsidRDefault="00A5320D" w:rsidP="0022501B">
            <w:pPr>
              <w:keepNext/>
              <w:jc w:val="left"/>
              <w:rPr>
                <w:rFonts w:cs="Arial"/>
                <w:szCs w:val="20"/>
              </w:rPr>
            </w:pPr>
          </w:p>
        </w:tc>
      </w:tr>
      <w:tr w:rsidR="00A5320D" w:rsidRPr="00DE5639" w14:paraId="77204C59" w14:textId="77777777" w:rsidTr="00A5320D">
        <w:trPr>
          <w:trHeight w:val="170"/>
        </w:trPr>
        <w:tc>
          <w:tcPr>
            <w:tcW w:w="2410" w:type="dxa"/>
            <w:shd w:val="clear" w:color="auto" w:fill="E7E6E6"/>
            <w:vAlign w:val="center"/>
          </w:tcPr>
          <w:p w14:paraId="74436136" w14:textId="77777777" w:rsidR="00A5320D" w:rsidRDefault="00A5320D" w:rsidP="0022501B">
            <w:pPr>
              <w:keepNext/>
              <w:jc w:val="left"/>
            </w:pPr>
            <w:r>
              <w:t>DEL</w:t>
            </w:r>
            <w:r w:rsidR="00B9099A">
              <w:t xml:space="preserve">A, KI JIH BO OPRAVLJAL </w:t>
            </w:r>
            <w:r>
              <w:t>PODIZVAJAL</w:t>
            </w:r>
            <w:r w:rsidR="00B9099A">
              <w:t>EC</w:t>
            </w:r>
          </w:p>
        </w:tc>
        <w:tc>
          <w:tcPr>
            <w:tcW w:w="6692" w:type="dxa"/>
            <w:gridSpan w:val="2"/>
            <w:vAlign w:val="center"/>
          </w:tcPr>
          <w:p w14:paraId="57F54336" w14:textId="77777777" w:rsidR="00A5320D" w:rsidRPr="00DE5639" w:rsidRDefault="00A5320D" w:rsidP="0022501B">
            <w:pPr>
              <w:keepNext/>
              <w:jc w:val="left"/>
              <w:rPr>
                <w:rFonts w:cs="Arial"/>
                <w:szCs w:val="20"/>
              </w:rPr>
            </w:pPr>
          </w:p>
        </w:tc>
      </w:tr>
      <w:tr w:rsidR="00B9099A" w:rsidRPr="00DE5639" w14:paraId="425F182C" w14:textId="77777777" w:rsidTr="00A5320D">
        <w:trPr>
          <w:trHeight w:val="170"/>
        </w:trPr>
        <w:tc>
          <w:tcPr>
            <w:tcW w:w="2410" w:type="dxa"/>
            <w:shd w:val="clear" w:color="auto" w:fill="E7E6E6"/>
            <w:vAlign w:val="center"/>
          </w:tcPr>
          <w:p w14:paraId="2D1DFB74" w14:textId="77777777" w:rsidR="00B9099A" w:rsidRDefault="00B9099A" w:rsidP="0022501B">
            <w:pPr>
              <w:keepNext/>
              <w:jc w:val="left"/>
            </w:pPr>
            <w:r>
              <w:t>VREDNOST DEL</w:t>
            </w:r>
            <w:r w:rsidR="00C272EC">
              <w:t xml:space="preserve"> (v EUR brez DDV in z DDV)</w:t>
            </w:r>
            <w:r>
              <w:t>, KI JIH BO OPRAVIL PODIZVAJALEC</w:t>
            </w:r>
          </w:p>
        </w:tc>
        <w:tc>
          <w:tcPr>
            <w:tcW w:w="6692" w:type="dxa"/>
            <w:gridSpan w:val="2"/>
            <w:vAlign w:val="center"/>
          </w:tcPr>
          <w:p w14:paraId="72445433" w14:textId="77777777" w:rsidR="00B9099A" w:rsidRPr="00DE5639" w:rsidRDefault="00B9099A" w:rsidP="0022501B">
            <w:pPr>
              <w:keepNext/>
              <w:jc w:val="left"/>
              <w:rPr>
                <w:rFonts w:cs="Arial"/>
                <w:szCs w:val="20"/>
              </w:rPr>
            </w:pPr>
          </w:p>
        </w:tc>
      </w:tr>
      <w:tr w:rsidR="00A5320D" w:rsidRPr="00DE5639" w14:paraId="64068039" w14:textId="77777777" w:rsidTr="00A5320D">
        <w:trPr>
          <w:trHeight w:val="170"/>
        </w:trPr>
        <w:tc>
          <w:tcPr>
            <w:tcW w:w="2410" w:type="dxa"/>
            <w:shd w:val="clear" w:color="auto" w:fill="E7E6E6"/>
            <w:vAlign w:val="center"/>
          </w:tcPr>
          <w:p w14:paraId="552F1C56" w14:textId="77777777" w:rsidR="00A5320D" w:rsidRDefault="00A5320D" w:rsidP="0022501B">
            <w:pPr>
              <w:keepNext/>
              <w:jc w:val="left"/>
            </w:pPr>
            <w:r>
              <w:t>NEPOSREDNO PLAČILO</w:t>
            </w:r>
            <w:r w:rsidR="00B9099A">
              <w:t xml:space="preserve"> PODIZVAJALCU</w:t>
            </w:r>
          </w:p>
        </w:tc>
        <w:tc>
          <w:tcPr>
            <w:tcW w:w="2970" w:type="dxa"/>
            <w:vAlign w:val="center"/>
          </w:tcPr>
          <w:p w14:paraId="0B5EEC9B" w14:textId="77777777" w:rsidR="00A5320D" w:rsidRPr="00DE5639" w:rsidRDefault="00A5320D" w:rsidP="0022501B">
            <w:pPr>
              <w:keepNext/>
              <w:jc w:val="center"/>
              <w:rPr>
                <w:rFonts w:cs="Arial"/>
                <w:szCs w:val="20"/>
              </w:rPr>
            </w:pPr>
            <w:r>
              <w:rPr>
                <w:rFonts w:cs="Arial"/>
                <w:szCs w:val="20"/>
              </w:rPr>
              <w:t>DA</w:t>
            </w:r>
          </w:p>
        </w:tc>
        <w:tc>
          <w:tcPr>
            <w:tcW w:w="3722" w:type="dxa"/>
            <w:vAlign w:val="center"/>
          </w:tcPr>
          <w:p w14:paraId="53A7B639" w14:textId="77777777" w:rsidR="00A5320D" w:rsidRPr="00DE5639" w:rsidRDefault="00A5320D" w:rsidP="0022501B">
            <w:pPr>
              <w:keepNext/>
              <w:jc w:val="center"/>
              <w:rPr>
                <w:rFonts w:cs="Arial"/>
                <w:szCs w:val="20"/>
              </w:rPr>
            </w:pPr>
            <w:r>
              <w:rPr>
                <w:rFonts w:cs="Arial"/>
                <w:szCs w:val="20"/>
              </w:rPr>
              <w:t>NE</w:t>
            </w:r>
          </w:p>
        </w:tc>
      </w:tr>
      <w:tr w:rsidR="00A5320D" w:rsidRPr="00DE5639" w14:paraId="2371720D" w14:textId="77777777" w:rsidTr="00C632C8">
        <w:trPr>
          <w:trHeight w:val="170"/>
        </w:trPr>
        <w:tc>
          <w:tcPr>
            <w:tcW w:w="2410" w:type="dxa"/>
            <w:shd w:val="clear" w:color="auto" w:fill="E7E6E6"/>
          </w:tcPr>
          <w:p w14:paraId="6871EA8A" w14:textId="77777777" w:rsidR="00A5320D" w:rsidRDefault="00A5320D" w:rsidP="00C632C8">
            <w:pPr>
              <w:keepNext/>
              <w:jc w:val="left"/>
            </w:pPr>
            <w:r>
              <w:t>SOGLASJE (veljavno v primeru, da podizvajalec zahteva neposredno plačilo)</w:t>
            </w:r>
          </w:p>
        </w:tc>
        <w:tc>
          <w:tcPr>
            <w:tcW w:w="6692" w:type="dxa"/>
            <w:gridSpan w:val="2"/>
          </w:tcPr>
          <w:p w14:paraId="753F962F" w14:textId="77777777" w:rsidR="00A5320D" w:rsidRPr="00C632C8" w:rsidRDefault="00A5320D" w:rsidP="0022501B">
            <w:pPr>
              <w:keepNext/>
              <w:jc w:val="left"/>
              <w:rPr>
                <w:rFonts w:cs="Arial"/>
                <w:sz w:val="18"/>
                <w:szCs w:val="18"/>
              </w:rPr>
            </w:pPr>
            <w:r w:rsidRPr="00C632C8">
              <w:rPr>
                <w:rFonts w:cs="Arial"/>
                <w:sz w:val="18"/>
                <w:szCs w:val="18"/>
              </w:rPr>
              <w:t xml:space="preserve">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 </w:t>
            </w:r>
          </w:p>
        </w:tc>
      </w:tr>
    </w:tbl>
    <w:p w14:paraId="523122A1" w14:textId="77777777" w:rsidR="00A5320D" w:rsidRDefault="00A5320D" w:rsidP="00A9401F">
      <w:pPr>
        <w:jc w:val="left"/>
        <w:rPr>
          <w:b/>
          <w:bCs/>
          <w:iCs/>
          <w:color w:val="00B050"/>
          <w:sz w:val="24"/>
          <w:szCs w:val="24"/>
        </w:rPr>
      </w:pPr>
    </w:p>
    <w:p w14:paraId="420A6663" w14:textId="77777777" w:rsidR="00083919" w:rsidRDefault="00083919" w:rsidP="00A9401F">
      <w:pPr>
        <w:jc w:val="left"/>
        <w:rPr>
          <w:b/>
          <w:bCs/>
          <w:iCs/>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260"/>
        <w:gridCol w:w="2285"/>
        <w:gridCol w:w="2262"/>
      </w:tblGrid>
      <w:tr w:rsidR="00083919" w:rsidRPr="0022501B" w14:paraId="6436B338" w14:textId="77777777" w:rsidTr="0022501B">
        <w:tc>
          <w:tcPr>
            <w:tcW w:w="2302" w:type="dxa"/>
            <w:shd w:val="clear" w:color="auto" w:fill="E7E6E6"/>
          </w:tcPr>
          <w:p w14:paraId="2406AD06" w14:textId="77777777" w:rsidR="00083919" w:rsidRPr="0022501B" w:rsidRDefault="00083919" w:rsidP="0022501B">
            <w:pPr>
              <w:rPr>
                <w:iCs/>
              </w:rPr>
            </w:pPr>
            <w:r w:rsidRPr="0022501B">
              <w:rPr>
                <w:iCs/>
              </w:rPr>
              <w:t>KRAJ</w:t>
            </w:r>
          </w:p>
        </w:tc>
        <w:tc>
          <w:tcPr>
            <w:tcW w:w="2302" w:type="dxa"/>
            <w:shd w:val="clear" w:color="auto" w:fill="E7E6E6"/>
          </w:tcPr>
          <w:p w14:paraId="2F28767A" w14:textId="77777777" w:rsidR="00083919" w:rsidRPr="0022501B" w:rsidRDefault="00083919" w:rsidP="0022501B">
            <w:pPr>
              <w:rPr>
                <w:iCs/>
              </w:rPr>
            </w:pPr>
            <w:r w:rsidRPr="0022501B">
              <w:rPr>
                <w:iCs/>
              </w:rPr>
              <w:t>DATUM</w:t>
            </w:r>
          </w:p>
        </w:tc>
        <w:tc>
          <w:tcPr>
            <w:tcW w:w="2303" w:type="dxa"/>
            <w:shd w:val="clear" w:color="auto" w:fill="E7E6E6"/>
          </w:tcPr>
          <w:p w14:paraId="3E56021C" w14:textId="77777777" w:rsidR="00083919" w:rsidRPr="0022501B" w:rsidRDefault="00083919" w:rsidP="0022501B">
            <w:pPr>
              <w:jc w:val="left"/>
              <w:rPr>
                <w:iCs/>
              </w:rPr>
            </w:pPr>
            <w:r w:rsidRPr="0022501B">
              <w:rPr>
                <w:iCs/>
              </w:rPr>
              <w:t xml:space="preserve">IME IN PRIIMEK </w:t>
            </w:r>
            <w:r w:rsidR="00C632C8" w:rsidRPr="0022501B">
              <w:rPr>
                <w:iCs/>
              </w:rPr>
              <w:t>POOBLAŠČENE</w:t>
            </w:r>
            <w:r w:rsidRPr="0022501B">
              <w:rPr>
                <w:iCs/>
              </w:rPr>
              <w:t xml:space="preserve"> OSEBE PODIZVAJALCA</w:t>
            </w:r>
          </w:p>
        </w:tc>
        <w:tc>
          <w:tcPr>
            <w:tcW w:w="2303" w:type="dxa"/>
            <w:shd w:val="clear" w:color="auto" w:fill="E7E6E6"/>
          </w:tcPr>
          <w:p w14:paraId="049BB335" w14:textId="77777777" w:rsidR="00083919" w:rsidRPr="0022501B" w:rsidRDefault="00083919" w:rsidP="0022501B">
            <w:pPr>
              <w:rPr>
                <w:iCs/>
              </w:rPr>
            </w:pPr>
            <w:r w:rsidRPr="0022501B">
              <w:rPr>
                <w:iCs/>
              </w:rPr>
              <w:t>PODPIS IN ŽIG</w:t>
            </w:r>
          </w:p>
        </w:tc>
      </w:tr>
      <w:tr w:rsidR="00083919" w:rsidRPr="0022501B" w14:paraId="30F3CCF4" w14:textId="77777777" w:rsidTr="0022501B">
        <w:tc>
          <w:tcPr>
            <w:tcW w:w="2302" w:type="dxa"/>
          </w:tcPr>
          <w:p w14:paraId="218669AD" w14:textId="77777777" w:rsidR="00083919" w:rsidRPr="0022501B" w:rsidRDefault="00083919" w:rsidP="0022501B">
            <w:pPr>
              <w:rPr>
                <w:iCs/>
              </w:rPr>
            </w:pPr>
          </w:p>
        </w:tc>
        <w:tc>
          <w:tcPr>
            <w:tcW w:w="2302" w:type="dxa"/>
          </w:tcPr>
          <w:p w14:paraId="3C90CEC4" w14:textId="77777777" w:rsidR="00083919" w:rsidRPr="0022501B" w:rsidRDefault="00083919" w:rsidP="0022501B">
            <w:pPr>
              <w:rPr>
                <w:iCs/>
              </w:rPr>
            </w:pPr>
          </w:p>
        </w:tc>
        <w:tc>
          <w:tcPr>
            <w:tcW w:w="2303" w:type="dxa"/>
          </w:tcPr>
          <w:p w14:paraId="1A590288" w14:textId="77777777" w:rsidR="00083919" w:rsidRPr="0022501B" w:rsidRDefault="00083919" w:rsidP="0022501B">
            <w:pPr>
              <w:rPr>
                <w:iCs/>
              </w:rPr>
            </w:pPr>
          </w:p>
          <w:p w14:paraId="63C2E043" w14:textId="77777777" w:rsidR="00083919" w:rsidRPr="0022501B" w:rsidRDefault="00083919" w:rsidP="0022501B">
            <w:pPr>
              <w:rPr>
                <w:iCs/>
              </w:rPr>
            </w:pPr>
          </w:p>
        </w:tc>
        <w:tc>
          <w:tcPr>
            <w:tcW w:w="2303" w:type="dxa"/>
          </w:tcPr>
          <w:p w14:paraId="462267C5" w14:textId="77777777" w:rsidR="00083919" w:rsidRPr="0022501B" w:rsidRDefault="00083919" w:rsidP="0022501B">
            <w:pPr>
              <w:rPr>
                <w:iCs/>
              </w:rPr>
            </w:pPr>
          </w:p>
        </w:tc>
      </w:tr>
    </w:tbl>
    <w:p w14:paraId="140A850F" w14:textId="77777777" w:rsidR="00083919" w:rsidRDefault="00083919" w:rsidP="00A9401F">
      <w:pPr>
        <w:jc w:val="left"/>
        <w:rPr>
          <w:b/>
          <w:bCs/>
          <w:iCs/>
          <w:color w:val="00B050"/>
          <w:sz w:val="24"/>
          <w:szCs w:val="24"/>
        </w:rPr>
      </w:pPr>
    </w:p>
    <w:p w14:paraId="729F50CF" w14:textId="77777777" w:rsidR="00083919" w:rsidRPr="0008429C" w:rsidRDefault="00A5320D" w:rsidP="0008429C">
      <w:pPr>
        <w:jc w:val="center"/>
        <w:rPr>
          <w:i/>
          <w:szCs w:val="20"/>
        </w:rPr>
      </w:pPr>
      <w:r w:rsidRPr="00C632C8">
        <w:rPr>
          <w:i/>
          <w:szCs w:val="20"/>
        </w:rPr>
        <w:t xml:space="preserve">V primeru nominacije več podizvajalcev je potrebno obrazec izpolniti za vsakega posameznega podizvajalca. </w:t>
      </w:r>
    </w:p>
    <w:p w14:paraId="64EC1686" w14:textId="77777777" w:rsidR="00F20DFB" w:rsidRDefault="00F20DFB" w:rsidP="008B5E61">
      <w:pPr>
        <w:jc w:val="left"/>
        <w:rPr>
          <w:b/>
          <w:bCs/>
          <w:iCs/>
          <w:color w:val="00B050"/>
          <w:sz w:val="24"/>
          <w:szCs w:val="24"/>
        </w:rPr>
      </w:pPr>
    </w:p>
    <w:p w14:paraId="1B6FD795" w14:textId="77777777" w:rsidR="00C75FCA" w:rsidRDefault="00C75FCA" w:rsidP="008B5E61">
      <w:pPr>
        <w:jc w:val="left"/>
        <w:rPr>
          <w:b/>
          <w:bCs/>
          <w:iCs/>
          <w:color w:val="00B050"/>
          <w:sz w:val="24"/>
          <w:szCs w:val="24"/>
        </w:rPr>
      </w:pPr>
    </w:p>
    <w:p w14:paraId="5029004D" w14:textId="77777777" w:rsidR="00D6277E" w:rsidRPr="00BB1245" w:rsidRDefault="008B5E61" w:rsidP="00B97EEE">
      <w:pPr>
        <w:numPr>
          <w:ilvl w:val="0"/>
          <w:numId w:val="9"/>
        </w:numPr>
        <w:jc w:val="left"/>
        <w:rPr>
          <w:b/>
          <w:bCs/>
          <w:iCs/>
          <w:color w:val="0070C0"/>
          <w:sz w:val="24"/>
          <w:szCs w:val="24"/>
        </w:rPr>
      </w:pPr>
      <w:r w:rsidRPr="00BB1245">
        <w:rPr>
          <w:b/>
          <w:bCs/>
          <w:iCs/>
          <w:color w:val="0070C0"/>
          <w:sz w:val="24"/>
          <w:szCs w:val="24"/>
        </w:rPr>
        <w:lastRenderedPageBreak/>
        <w:t>PODATKI O REFERENČNEM DELU</w:t>
      </w:r>
    </w:p>
    <w:p w14:paraId="4FFD59D8" w14:textId="77777777" w:rsidR="008B5E61" w:rsidRDefault="008B5E61" w:rsidP="008B5E61">
      <w:pPr>
        <w:jc w:val="left"/>
        <w:rPr>
          <w:b/>
          <w:bCs/>
          <w:iCs/>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3285"/>
        <w:gridCol w:w="3282"/>
      </w:tblGrid>
      <w:tr w:rsidR="008B5E61" w:rsidRPr="0022501B" w14:paraId="51CB9782" w14:textId="77777777" w:rsidTr="0022501B">
        <w:tc>
          <w:tcPr>
            <w:tcW w:w="2518" w:type="dxa"/>
            <w:shd w:val="clear" w:color="auto" w:fill="E7E6E6"/>
          </w:tcPr>
          <w:p w14:paraId="456CA56F" w14:textId="77777777" w:rsidR="008B5E61" w:rsidRPr="0022501B" w:rsidRDefault="008B5E61" w:rsidP="0022501B">
            <w:pPr>
              <w:jc w:val="left"/>
              <w:rPr>
                <w:iCs/>
                <w:szCs w:val="20"/>
              </w:rPr>
            </w:pPr>
            <w:r w:rsidRPr="0022501B">
              <w:rPr>
                <w:iCs/>
                <w:szCs w:val="20"/>
              </w:rPr>
              <w:t>NAZIV STORITVE</w:t>
            </w:r>
          </w:p>
        </w:tc>
        <w:tc>
          <w:tcPr>
            <w:tcW w:w="6692" w:type="dxa"/>
            <w:gridSpan w:val="2"/>
          </w:tcPr>
          <w:p w14:paraId="741377BA" w14:textId="77777777" w:rsidR="008B5E61" w:rsidRPr="0022501B" w:rsidRDefault="008B5E61" w:rsidP="0022501B">
            <w:pPr>
              <w:jc w:val="left"/>
              <w:rPr>
                <w:b/>
                <w:bCs/>
                <w:iCs/>
                <w:color w:val="00B050"/>
                <w:sz w:val="24"/>
                <w:szCs w:val="24"/>
              </w:rPr>
            </w:pPr>
          </w:p>
          <w:p w14:paraId="29E503B2" w14:textId="77777777" w:rsidR="00C3099A" w:rsidRPr="0022501B" w:rsidRDefault="00C3099A" w:rsidP="0022501B">
            <w:pPr>
              <w:jc w:val="left"/>
              <w:rPr>
                <w:b/>
                <w:bCs/>
                <w:iCs/>
                <w:color w:val="00B050"/>
                <w:sz w:val="24"/>
                <w:szCs w:val="24"/>
              </w:rPr>
            </w:pPr>
          </w:p>
        </w:tc>
      </w:tr>
      <w:tr w:rsidR="008B5E61" w:rsidRPr="0022501B" w14:paraId="4D4098EA" w14:textId="77777777" w:rsidTr="0022501B">
        <w:tc>
          <w:tcPr>
            <w:tcW w:w="2518" w:type="dxa"/>
            <w:shd w:val="clear" w:color="auto" w:fill="E7E6E6"/>
          </w:tcPr>
          <w:p w14:paraId="0A8039E3" w14:textId="77777777" w:rsidR="008B5E61" w:rsidRDefault="008B5E61" w:rsidP="0022501B">
            <w:pPr>
              <w:jc w:val="left"/>
              <w:rPr>
                <w:iCs/>
                <w:szCs w:val="20"/>
              </w:rPr>
            </w:pPr>
            <w:r w:rsidRPr="0022501B">
              <w:rPr>
                <w:iCs/>
                <w:szCs w:val="20"/>
              </w:rPr>
              <w:t>NAROČNIK</w:t>
            </w:r>
          </w:p>
          <w:p w14:paraId="74395CE7" w14:textId="77777777" w:rsidR="00460D12" w:rsidRPr="0022501B" w:rsidRDefault="00460D12" w:rsidP="0022501B">
            <w:pPr>
              <w:jc w:val="left"/>
              <w:rPr>
                <w:iCs/>
                <w:szCs w:val="20"/>
              </w:rPr>
            </w:pPr>
            <w:r>
              <w:rPr>
                <w:iCs/>
                <w:szCs w:val="20"/>
              </w:rPr>
              <w:t>(naziv, naslov)</w:t>
            </w:r>
          </w:p>
        </w:tc>
        <w:tc>
          <w:tcPr>
            <w:tcW w:w="6692" w:type="dxa"/>
            <w:gridSpan w:val="2"/>
          </w:tcPr>
          <w:p w14:paraId="57AE06E6" w14:textId="77777777" w:rsidR="008B5E61" w:rsidRPr="0022501B" w:rsidRDefault="008B5E61" w:rsidP="0022501B">
            <w:pPr>
              <w:jc w:val="left"/>
              <w:rPr>
                <w:b/>
                <w:bCs/>
                <w:iCs/>
                <w:color w:val="00B050"/>
                <w:sz w:val="24"/>
                <w:szCs w:val="24"/>
              </w:rPr>
            </w:pPr>
          </w:p>
          <w:p w14:paraId="4A4B7E7F" w14:textId="77777777" w:rsidR="00C3099A" w:rsidRPr="0022501B" w:rsidRDefault="00C3099A" w:rsidP="0022501B">
            <w:pPr>
              <w:jc w:val="left"/>
              <w:rPr>
                <w:b/>
                <w:bCs/>
                <w:iCs/>
                <w:color w:val="00B050"/>
                <w:sz w:val="24"/>
                <w:szCs w:val="24"/>
              </w:rPr>
            </w:pPr>
          </w:p>
        </w:tc>
      </w:tr>
      <w:tr w:rsidR="00D81B1B" w:rsidRPr="0022501B" w14:paraId="193B706F" w14:textId="77777777" w:rsidTr="007D089D">
        <w:tc>
          <w:tcPr>
            <w:tcW w:w="2518" w:type="dxa"/>
            <w:vMerge w:val="restart"/>
            <w:shd w:val="clear" w:color="auto" w:fill="E7E6E6"/>
          </w:tcPr>
          <w:p w14:paraId="42372D7D" w14:textId="77777777" w:rsidR="00D81B1B" w:rsidRDefault="00D81B1B" w:rsidP="0022501B">
            <w:pPr>
              <w:jc w:val="left"/>
              <w:rPr>
                <w:iCs/>
                <w:szCs w:val="20"/>
              </w:rPr>
            </w:pPr>
            <w:r w:rsidRPr="0022501B">
              <w:rPr>
                <w:iCs/>
                <w:szCs w:val="20"/>
              </w:rPr>
              <w:t>NOSILEC REFERENCE</w:t>
            </w:r>
            <w:r>
              <w:rPr>
                <w:iCs/>
                <w:szCs w:val="20"/>
              </w:rPr>
              <w:t xml:space="preserve"> </w:t>
            </w:r>
          </w:p>
          <w:p w14:paraId="59D8DE23" w14:textId="77777777" w:rsidR="00D81B1B" w:rsidRDefault="00D81B1B" w:rsidP="00D81B1B">
            <w:pPr>
              <w:jc w:val="left"/>
              <w:rPr>
                <w:iCs/>
                <w:szCs w:val="20"/>
              </w:rPr>
            </w:pPr>
            <w:r>
              <w:rPr>
                <w:iCs/>
                <w:szCs w:val="20"/>
              </w:rPr>
              <w:t>(naziv, naslov)</w:t>
            </w:r>
          </w:p>
          <w:p w14:paraId="6FCEDAB9" w14:textId="77777777" w:rsidR="00D81B1B" w:rsidRPr="0022501B" w:rsidRDefault="00D81B1B" w:rsidP="00D81B1B">
            <w:pPr>
              <w:jc w:val="left"/>
              <w:rPr>
                <w:iCs/>
                <w:szCs w:val="20"/>
              </w:rPr>
            </w:pPr>
          </w:p>
        </w:tc>
        <w:tc>
          <w:tcPr>
            <w:tcW w:w="3346" w:type="dxa"/>
          </w:tcPr>
          <w:p w14:paraId="6DA9EEA1" w14:textId="77777777" w:rsidR="00D81B1B" w:rsidRPr="005779DC" w:rsidRDefault="00D81B1B" w:rsidP="00D81B1B">
            <w:pPr>
              <w:jc w:val="center"/>
              <w:rPr>
                <w:iCs/>
                <w:szCs w:val="20"/>
              </w:rPr>
            </w:pPr>
            <w:r w:rsidRPr="005779DC">
              <w:rPr>
                <w:iCs/>
                <w:szCs w:val="20"/>
              </w:rPr>
              <w:t>PONUDNIK</w:t>
            </w:r>
          </w:p>
        </w:tc>
        <w:tc>
          <w:tcPr>
            <w:tcW w:w="3346" w:type="dxa"/>
          </w:tcPr>
          <w:p w14:paraId="2B348768" w14:textId="77777777" w:rsidR="00D81B1B" w:rsidRPr="005779DC" w:rsidRDefault="00D81B1B" w:rsidP="00D81B1B">
            <w:pPr>
              <w:jc w:val="center"/>
              <w:rPr>
                <w:iCs/>
                <w:szCs w:val="20"/>
              </w:rPr>
            </w:pPr>
            <w:r w:rsidRPr="005779DC">
              <w:rPr>
                <w:iCs/>
                <w:szCs w:val="20"/>
              </w:rPr>
              <w:t>VODJA GRADNJE</w:t>
            </w:r>
          </w:p>
        </w:tc>
      </w:tr>
      <w:tr w:rsidR="00D81B1B" w:rsidRPr="0022501B" w14:paraId="2E26F953" w14:textId="77777777" w:rsidTr="007D089D">
        <w:tc>
          <w:tcPr>
            <w:tcW w:w="2518" w:type="dxa"/>
            <w:vMerge/>
            <w:shd w:val="clear" w:color="auto" w:fill="E7E6E6"/>
          </w:tcPr>
          <w:p w14:paraId="18550906" w14:textId="77777777" w:rsidR="00D81B1B" w:rsidRPr="0022501B" w:rsidRDefault="00D81B1B" w:rsidP="00D81B1B">
            <w:pPr>
              <w:jc w:val="left"/>
              <w:rPr>
                <w:iCs/>
                <w:szCs w:val="20"/>
              </w:rPr>
            </w:pPr>
          </w:p>
        </w:tc>
        <w:tc>
          <w:tcPr>
            <w:tcW w:w="3346" w:type="dxa"/>
          </w:tcPr>
          <w:p w14:paraId="1147F596" w14:textId="77777777" w:rsidR="00D81B1B" w:rsidRPr="0022501B" w:rsidRDefault="00D81B1B" w:rsidP="0022501B">
            <w:pPr>
              <w:jc w:val="left"/>
              <w:rPr>
                <w:b/>
                <w:bCs/>
                <w:iCs/>
                <w:color w:val="00B050"/>
                <w:sz w:val="24"/>
                <w:szCs w:val="24"/>
              </w:rPr>
            </w:pPr>
          </w:p>
        </w:tc>
        <w:tc>
          <w:tcPr>
            <w:tcW w:w="3346" w:type="dxa"/>
          </w:tcPr>
          <w:p w14:paraId="10A53D22" w14:textId="77777777" w:rsidR="00D81B1B" w:rsidRPr="0022501B" w:rsidRDefault="00D81B1B" w:rsidP="0022501B">
            <w:pPr>
              <w:jc w:val="left"/>
              <w:rPr>
                <w:b/>
                <w:bCs/>
                <w:iCs/>
                <w:color w:val="00B050"/>
                <w:sz w:val="24"/>
                <w:szCs w:val="24"/>
              </w:rPr>
            </w:pPr>
          </w:p>
        </w:tc>
      </w:tr>
      <w:tr w:rsidR="008B5E61" w:rsidRPr="0022501B" w14:paraId="2CD46FE9" w14:textId="77777777" w:rsidTr="0022501B">
        <w:tc>
          <w:tcPr>
            <w:tcW w:w="2518" w:type="dxa"/>
            <w:shd w:val="clear" w:color="auto" w:fill="E7E6E6"/>
          </w:tcPr>
          <w:p w14:paraId="2837B2EE" w14:textId="77777777" w:rsidR="008B5E61" w:rsidRPr="0022501B" w:rsidRDefault="008B5E61" w:rsidP="0022501B">
            <w:pPr>
              <w:jc w:val="left"/>
              <w:rPr>
                <w:iCs/>
                <w:szCs w:val="20"/>
              </w:rPr>
            </w:pPr>
            <w:r w:rsidRPr="0022501B">
              <w:rPr>
                <w:iCs/>
                <w:szCs w:val="20"/>
              </w:rPr>
              <w:t>PRAVNA PODLAGA (ŠT. POGODBE, NAROČILNICE, …)</w:t>
            </w:r>
          </w:p>
        </w:tc>
        <w:tc>
          <w:tcPr>
            <w:tcW w:w="6692" w:type="dxa"/>
            <w:gridSpan w:val="2"/>
          </w:tcPr>
          <w:p w14:paraId="7BD81CC3" w14:textId="77777777" w:rsidR="008B5E61" w:rsidRPr="0022501B" w:rsidRDefault="008B5E61" w:rsidP="0022501B">
            <w:pPr>
              <w:jc w:val="left"/>
              <w:rPr>
                <w:b/>
                <w:bCs/>
                <w:iCs/>
                <w:color w:val="00B050"/>
                <w:sz w:val="24"/>
                <w:szCs w:val="24"/>
              </w:rPr>
            </w:pPr>
          </w:p>
        </w:tc>
      </w:tr>
      <w:tr w:rsidR="008B5E61" w:rsidRPr="0022501B" w14:paraId="1E61F5ED" w14:textId="77777777" w:rsidTr="0022501B">
        <w:tc>
          <w:tcPr>
            <w:tcW w:w="2518" w:type="dxa"/>
            <w:shd w:val="clear" w:color="auto" w:fill="E7E6E6"/>
          </w:tcPr>
          <w:p w14:paraId="6CD5F5EA" w14:textId="77777777" w:rsidR="008B5E61" w:rsidRPr="0022501B" w:rsidRDefault="008B5E61" w:rsidP="0022501B">
            <w:pPr>
              <w:jc w:val="left"/>
              <w:rPr>
                <w:iCs/>
                <w:szCs w:val="20"/>
              </w:rPr>
            </w:pPr>
            <w:r w:rsidRPr="0022501B">
              <w:rPr>
                <w:iCs/>
                <w:szCs w:val="20"/>
              </w:rPr>
              <w:t>ČAS IZVAJANJA</w:t>
            </w:r>
          </w:p>
        </w:tc>
        <w:tc>
          <w:tcPr>
            <w:tcW w:w="6692" w:type="dxa"/>
            <w:gridSpan w:val="2"/>
          </w:tcPr>
          <w:p w14:paraId="6747FBA8" w14:textId="77777777" w:rsidR="008B5E61" w:rsidRPr="0022501B" w:rsidRDefault="008B5E61" w:rsidP="0022501B">
            <w:pPr>
              <w:jc w:val="left"/>
              <w:rPr>
                <w:b/>
                <w:bCs/>
                <w:iCs/>
                <w:color w:val="00B050"/>
                <w:sz w:val="24"/>
                <w:szCs w:val="24"/>
              </w:rPr>
            </w:pPr>
          </w:p>
          <w:p w14:paraId="4F8E3A5E" w14:textId="77777777" w:rsidR="00C3099A" w:rsidRPr="0022501B" w:rsidRDefault="00C3099A" w:rsidP="0022501B">
            <w:pPr>
              <w:jc w:val="left"/>
              <w:rPr>
                <w:b/>
                <w:bCs/>
                <w:iCs/>
                <w:color w:val="00B050"/>
                <w:sz w:val="24"/>
                <w:szCs w:val="24"/>
              </w:rPr>
            </w:pPr>
          </w:p>
        </w:tc>
      </w:tr>
      <w:tr w:rsidR="008B5E61" w:rsidRPr="0022501B" w14:paraId="6C2D7CE5" w14:textId="77777777" w:rsidTr="0022501B">
        <w:tc>
          <w:tcPr>
            <w:tcW w:w="2518" w:type="dxa"/>
            <w:shd w:val="clear" w:color="auto" w:fill="E7E6E6"/>
          </w:tcPr>
          <w:p w14:paraId="2F244D68" w14:textId="77777777" w:rsidR="008B5E61" w:rsidRPr="0022501B" w:rsidRDefault="008B5E61" w:rsidP="0022501B">
            <w:pPr>
              <w:jc w:val="left"/>
              <w:rPr>
                <w:iCs/>
                <w:szCs w:val="20"/>
              </w:rPr>
            </w:pPr>
            <w:r w:rsidRPr="0022501B">
              <w:rPr>
                <w:iCs/>
                <w:szCs w:val="20"/>
              </w:rPr>
              <w:t xml:space="preserve">VREDNOST STORITVE (V EUR, </w:t>
            </w:r>
            <w:r w:rsidR="00F32A7A">
              <w:rPr>
                <w:iCs/>
                <w:szCs w:val="20"/>
              </w:rPr>
              <w:t xml:space="preserve">brez </w:t>
            </w:r>
            <w:r w:rsidRPr="0022501B">
              <w:rPr>
                <w:iCs/>
                <w:szCs w:val="20"/>
              </w:rPr>
              <w:t xml:space="preserve"> DDV)</w:t>
            </w:r>
          </w:p>
        </w:tc>
        <w:tc>
          <w:tcPr>
            <w:tcW w:w="6692" w:type="dxa"/>
            <w:gridSpan w:val="2"/>
          </w:tcPr>
          <w:p w14:paraId="1EBA4D20" w14:textId="77777777" w:rsidR="008B5E61" w:rsidRPr="0022501B" w:rsidRDefault="008B5E61" w:rsidP="0022501B">
            <w:pPr>
              <w:jc w:val="left"/>
              <w:rPr>
                <w:b/>
                <w:bCs/>
                <w:iCs/>
                <w:color w:val="00B050"/>
                <w:sz w:val="24"/>
                <w:szCs w:val="24"/>
              </w:rPr>
            </w:pPr>
          </w:p>
        </w:tc>
      </w:tr>
      <w:tr w:rsidR="008B5E61" w:rsidRPr="0022501B" w14:paraId="3D6AFEF2" w14:textId="77777777" w:rsidTr="0022501B">
        <w:tc>
          <w:tcPr>
            <w:tcW w:w="2518" w:type="dxa"/>
            <w:shd w:val="clear" w:color="auto" w:fill="E7E6E6"/>
          </w:tcPr>
          <w:p w14:paraId="281D46D8" w14:textId="77777777" w:rsidR="008B5E61" w:rsidRPr="0022501B" w:rsidRDefault="008B5E61" w:rsidP="0022501B">
            <w:pPr>
              <w:jc w:val="left"/>
              <w:rPr>
                <w:iCs/>
                <w:szCs w:val="20"/>
              </w:rPr>
            </w:pPr>
            <w:r w:rsidRPr="0022501B">
              <w:rPr>
                <w:iCs/>
                <w:szCs w:val="20"/>
              </w:rPr>
              <w:t>KRATEK OPIS STORITVE</w:t>
            </w:r>
          </w:p>
        </w:tc>
        <w:tc>
          <w:tcPr>
            <w:tcW w:w="6692" w:type="dxa"/>
            <w:gridSpan w:val="2"/>
          </w:tcPr>
          <w:p w14:paraId="06338472" w14:textId="77777777" w:rsidR="008B5E61" w:rsidRPr="0022501B" w:rsidRDefault="008B5E61" w:rsidP="0022501B">
            <w:pPr>
              <w:jc w:val="left"/>
              <w:rPr>
                <w:b/>
                <w:bCs/>
                <w:iCs/>
                <w:color w:val="00B050"/>
                <w:sz w:val="24"/>
                <w:szCs w:val="24"/>
              </w:rPr>
            </w:pPr>
          </w:p>
          <w:p w14:paraId="016CB0D5" w14:textId="77777777" w:rsidR="00C3099A" w:rsidRPr="0022501B" w:rsidRDefault="00C3099A" w:rsidP="0022501B">
            <w:pPr>
              <w:jc w:val="left"/>
              <w:rPr>
                <w:b/>
                <w:bCs/>
                <w:iCs/>
                <w:color w:val="00B050"/>
                <w:sz w:val="24"/>
                <w:szCs w:val="24"/>
              </w:rPr>
            </w:pPr>
          </w:p>
          <w:p w14:paraId="41C87D52" w14:textId="77777777" w:rsidR="00C3099A" w:rsidRPr="0022501B" w:rsidRDefault="00C3099A" w:rsidP="0022501B">
            <w:pPr>
              <w:jc w:val="left"/>
              <w:rPr>
                <w:b/>
                <w:bCs/>
                <w:iCs/>
                <w:color w:val="00B050"/>
                <w:sz w:val="24"/>
                <w:szCs w:val="24"/>
              </w:rPr>
            </w:pPr>
          </w:p>
          <w:p w14:paraId="437C977E" w14:textId="77777777" w:rsidR="00C3099A" w:rsidRPr="0022501B" w:rsidRDefault="00C3099A" w:rsidP="0022501B">
            <w:pPr>
              <w:jc w:val="left"/>
              <w:rPr>
                <w:b/>
                <w:bCs/>
                <w:iCs/>
                <w:color w:val="00B050"/>
                <w:sz w:val="24"/>
                <w:szCs w:val="24"/>
              </w:rPr>
            </w:pPr>
          </w:p>
          <w:p w14:paraId="1DCCA6E0" w14:textId="77777777" w:rsidR="00C3099A" w:rsidRPr="0022501B" w:rsidRDefault="00C3099A" w:rsidP="0022501B">
            <w:pPr>
              <w:jc w:val="left"/>
              <w:rPr>
                <w:b/>
                <w:bCs/>
                <w:iCs/>
                <w:color w:val="00B050"/>
                <w:sz w:val="24"/>
                <w:szCs w:val="24"/>
              </w:rPr>
            </w:pPr>
          </w:p>
          <w:p w14:paraId="4F2A9AA5" w14:textId="77777777" w:rsidR="00C3099A" w:rsidRPr="0022501B" w:rsidRDefault="00C3099A" w:rsidP="0022501B">
            <w:pPr>
              <w:jc w:val="left"/>
              <w:rPr>
                <w:b/>
                <w:bCs/>
                <w:iCs/>
                <w:color w:val="00B050"/>
                <w:sz w:val="24"/>
                <w:szCs w:val="24"/>
              </w:rPr>
            </w:pPr>
          </w:p>
          <w:p w14:paraId="307B796B" w14:textId="77777777" w:rsidR="00C3099A" w:rsidRPr="0022501B" w:rsidRDefault="00C3099A" w:rsidP="0022501B">
            <w:pPr>
              <w:jc w:val="left"/>
              <w:rPr>
                <w:b/>
                <w:bCs/>
                <w:iCs/>
                <w:color w:val="00B050"/>
                <w:sz w:val="24"/>
                <w:szCs w:val="24"/>
              </w:rPr>
            </w:pPr>
          </w:p>
          <w:p w14:paraId="0BEDD0AC" w14:textId="77777777" w:rsidR="00C3099A" w:rsidRPr="0022501B" w:rsidRDefault="00C3099A" w:rsidP="0022501B">
            <w:pPr>
              <w:jc w:val="left"/>
              <w:rPr>
                <w:b/>
                <w:bCs/>
                <w:iCs/>
                <w:color w:val="00B050"/>
                <w:sz w:val="24"/>
                <w:szCs w:val="24"/>
              </w:rPr>
            </w:pPr>
          </w:p>
        </w:tc>
      </w:tr>
      <w:tr w:rsidR="008B5E61" w:rsidRPr="0022501B" w14:paraId="7D434A5F" w14:textId="77777777" w:rsidTr="0022501B">
        <w:tc>
          <w:tcPr>
            <w:tcW w:w="2518" w:type="dxa"/>
            <w:shd w:val="clear" w:color="auto" w:fill="E7E6E6"/>
          </w:tcPr>
          <w:p w14:paraId="4CC3670D" w14:textId="77777777" w:rsidR="008B5E61" w:rsidRPr="0022501B" w:rsidRDefault="00C3099A" w:rsidP="0022501B">
            <w:pPr>
              <w:jc w:val="left"/>
              <w:rPr>
                <w:iCs/>
                <w:szCs w:val="20"/>
              </w:rPr>
            </w:pPr>
            <w:r w:rsidRPr="0022501B">
              <w:rPr>
                <w:iCs/>
                <w:szCs w:val="20"/>
              </w:rPr>
              <w:t>IZJAVA</w:t>
            </w:r>
          </w:p>
        </w:tc>
        <w:tc>
          <w:tcPr>
            <w:tcW w:w="6692" w:type="dxa"/>
            <w:gridSpan w:val="2"/>
          </w:tcPr>
          <w:p w14:paraId="7F552F17" w14:textId="77777777" w:rsidR="008B5E61" w:rsidRDefault="00C3099A" w:rsidP="0022501B">
            <w:pPr>
              <w:jc w:val="left"/>
              <w:rPr>
                <w:iCs/>
                <w:szCs w:val="20"/>
              </w:rPr>
            </w:pPr>
            <w:r w:rsidRPr="0022501B">
              <w:rPr>
                <w:iCs/>
                <w:szCs w:val="20"/>
              </w:rPr>
              <w:t xml:space="preserve">Dela na projektu smo opravili v dogovorjeni kvaliteti, količini in dogovorjenih rokih, v skladu s pogodbenimi obveznostmi. </w:t>
            </w:r>
          </w:p>
          <w:p w14:paraId="01FC8F9A" w14:textId="77777777" w:rsidR="00DA4D21" w:rsidRPr="0022501B" w:rsidRDefault="00DA4D21" w:rsidP="0022501B">
            <w:pPr>
              <w:jc w:val="left"/>
              <w:rPr>
                <w:iCs/>
                <w:szCs w:val="20"/>
              </w:rPr>
            </w:pPr>
          </w:p>
          <w:p w14:paraId="511DBF5E" w14:textId="77777777" w:rsidR="00C3099A" w:rsidRPr="0022501B" w:rsidRDefault="00C3099A" w:rsidP="0022501B">
            <w:pPr>
              <w:jc w:val="left"/>
              <w:rPr>
                <w:b/>
                <w:bCs/>
                <w:iCs/>
                <w:szCs w:val="20"/>
              </w:rPr>
            </w:pPr>
            <w:r w:rsidRPr="0022501B">
              <w:rPr>
                <w:b/>
                <w:bCs/>
                <w:iCs/>
                <w:szCs w:val="20"/>
              </w:rPr>
              <w:t xml:space="preserve">S podpisom pod kazensko in materialno odgovornostjo izjavljamo, da so zgoraj navedeni podatki točni in resnični. </w:t>
            </w:r>
          </w:p>
        </w:tc>
      </w:tr>
      <w:tr w:rsidR="00C3099A" w:rsidRPr="0022501B" w14:paraId="67093765" w14:textId="77777777" w:rsidTr="0022501B">
        <w:tc>
          <w:tcPr>
            <w:tcW w:w="2518" w:type="dxa"/>
            <w:shd w:val="clear" w:color="auto" w:fill="E7E6E6"/>
          </w:tcPr>
          <w:p w14:paraId="19890B76" w14:textId="77777777" w:rsidR="00C3099A" w:rsidRPr="0022501B" w:rsidRDefault="00C3099A" w:rsidP="0022501B">
            <w:pPr>
              <w:jc w:val="left"/>
              <w:rPr>
                <w:iCs/>
                <w:szCs w:val="20"/>
              </w:rPr>
            </w:pPr>
            <w:r w:rsidRPr="0022501B">
              <w:rPr>
                <w:iCs/>
                <w:szCs w:val="20"/>
              </w:rPr>
              <w:t>KONTAKTNA OSEBA NAROČNIKA</w:t>
            </w:r>
          </w:p>
        </w:tc>
        <w:tc>
          <w:tcPr>
            <w:tcW w:w="6692" w:type="dxa"/>
            <w:gridSpan w:val="2"/>
          </w:tcPr>
          <w:p w14:paraId="3989658A" w14:textId="77777777" w:rsidR="00C3099A" w:rsidRPr="0022501B" w:rsidRDefault="00C3099A" w:rsidP="0022501B">
            <w:pPr>
              <w:jc w:val="left"/>
              <w:rPr>
                <w:iCs/>
                <w:szCs w:val="20"/>
              </w:rPr>
            </w:pPr>
          </w:p>
        </w:tc>
      </w:tr>
      <w:tr w:rsidR="00C3099A" w:rsidRPr="0022501B" w14:paraId="69D64C34" w14:textId="77777777" w:rsidTr="0022501B">
        <w:tc>
          <w:tcPr>
            <w:tcW w:w="2518" w:type="dxa"/>
            <w:shd w:val="clear" w:color="auto" w:fill="E7E6E6"/>
          </w:tcPr>
          <w:p w14:paraId="679F1CD8" w14:textId="77777777" w:rsidR="00C3099A" w:rsidRPr="0022501B" w:rsidRDefault="00C3099A" w:rsidP="0022501B">
            <w:pPr>
              <w:jc w:val="left"/>
              <w:rPr>
                <w:iCs/>
                <w:szCs w:val="20"/>
              </w:rPr>
            </w:pPr>
            <w:r w:rsidRPr="0022501B">
              <w:rPr>
                <w:iCs/>
                <w:szCs w:val="20"/>
              </w:rPr>
              <w:t>TELEFONSKA ŠTEVILKA NAROČNIKA</w:t>
            </w:r>
          </w:p>
        </w:tc>
        <w:tc>
          <w:tcPr>
            <w:tcW w:w="6692" w:type="dxa"/>
            <w:gridSpan w:val="2"/>
          </w:tcPr>
          <w:p w14:paraId="5E226DAC" w14:textId="77777777" w:rsidR="00C3099A" w:rsidRPr="0022501B" w:rsidRDefault="00C3099A" w:rsidP="0022501B">
            <w:pPr>
              <w:jc w:val="left"/>
              <w:rPr>
                <w:iCs/>
                <w:szCs w:val="20"/>
              </w:rPr>
            </w:pPr>
          </w:p>
        </w:tc>
      </w:tr>
      <w:tr w:rsidR="00C3099A" w:rsidRPr="0022501B" w14:paraId="26AD2552" w14:textId="77777777" w:rsidTr="0022501B">
        <w:tc>
          <w:tcPr>
            <w:tcW w:w="2518" w:type="dxa"/>
            <w:shd w:val="clear" w:color="auto" w:fill="E7E6E6"/>
          </w:tcPr>
          <w:p w14:paraId="5D36563C" w14:textId="77777777" w:rsidR="00C3099A" w:rsidRPr="0022501B" w:rsidRDefault="00C3099A" w:rsidP="0022501B">
            <w:pPr>
              <w:jc w:val="left"/>
              <w:rPr>
                <w:iCs/>
                <w:szCs w:val="20"/>
              </w:rPr>
            </w:pPr>
            <w:r w:rsidRPr="0022501B">
              <w:rPr>
                <w:iCs/>
                <w:szCs w:val="20"/>
              </w:rPr>
              <w:t>ELEKTRONSKI NASLOV NAROČNIKA</w:t>
            </w:r>
          </w:p>
        </w:tc>
        <w:tc>
          <w:tcPr>
            <w:tcW w:w="6692" w:type="dxa"/>
            <w:gridSpan w:val="2"/>
          </w:tcPr>
          <w:p w14:paraId="0897127E" w14:textId="77777777" w:rsidR="00C3099A" w:rsidRPr="0022501B" w:rsidRDefault="00C3099A" w:rsidP="0022501B">
            <w:pPr>
              <w:jc w:val="left"/>
              <w:rPr>
                <w:iCs/>
                <w:szCs w:val="20"/>
              </w:rPr>
            </w:pPr>
          </w:p>
        </w:tc>
      </w:tr>
    </w:tbl>
    <w:p w14:paraId="5B7D8172" w14:textId="77777777" w:rsidR="00D6277E" w:rsidRDefault="00D6277E" w:rsidP="00D6277E">
      <w:pPr>
        <w:jc w:val="center"/>
        <w:rPr>
          <w:iCs/>
          <w:szCs w:val="20"/>
        </w:rPr>
      </w:pPr>
    </w:p>
    <w:p w14:paraId="24DE3847" w14:textId="77777777" w:rsidR="00D6277E" w:rsidRDefault="00D6277E" w:rsidP="00D6277E">
      <w:pPr>
        <w:jc w:val="center"/>
        <w:rPr>
          <w:i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260"/>
        <w:gridCol w:w="2285"/>
        <w:gridCol w:w="2262"/>
      </w:tblGrid>
      <w:tr w:rsidR="00C3099A" w:rsidRPr="0022501B" w14:paraId="2C8EF8AB" w14:textId="77777777" w:rsidTr="0022501B">
        <w:tc>
          <w:tcPr>
            <w:tcW w:w="2302" w:type="dxa"/>
            <w:shd w:val="clear" w:color="auto" w:fill="E7E6E6"/>
          </w:tcPr>
          <w:p w14:paraId="7C21B6E8" w14:textId="77777777" w:rsidR="00C3099A" w:rsidRPr="0022501B" w:rsidRDefault="00C3099A" w:rsidP="0022501B">
            <w:pPr>
              <w:rPr>
                <w:iCs/>
              </w:rPr>
            </w:pPr>
            <w:r w:rsidRPr="0022501B">
              <w:rPr>
                <w:iCs/>
              </w:rPr>
              <w:t>KRAJ</w:t>
            </w:r>
          </w:p>
        </w:tc>
        <w:tc>
          <w:tcPr>
            <w:tcW w:w="2302" w:type="dxa"/>
            <w:shd w:val="clear" w:color="auto" w:fill="E7E6E6"/>
          </w:tcPr>
          <w:p w14:paraId="3472EE8C" w14:textId="77777777" w:rsidR="00C3099A" w:rsidRPr="0022501B" w:rsidRDefault="00C3099A" w:rsidP="0022501B">
            <w:pPr>
              <w:rPr>
                <w:iCs/>
              </w:rPr>
            </w:pPr>
            <w:r w:rsidRPr="0022501B">
              <w:rPr>
                <w:iCs/>
              </w:rPr>
              <w:t>DATUM</w:t>
            </w:r>
          </w:p>
        </w:tc>
        <w:tc>
          <w:tcPr>
            <w:tcW w:w="2303" w:type="dxa"/>
            <w:shd w:val="clear" w:color="auto" w:fill="E7E6E6"/>
          </w:tcPr>
          <w:p w14:paraId="38364BE6" w14:textId="77777777" w:rsidR="00C3099A" w:rsidRPr="0022501B" w:rsidRDefault="00C3099A" w:rsidP="0022501B">
            <w:pPr>
              <w:jc w:val="left"/>
              <w:rPr>
                <w:iCs/>
              </w:rPr>
            </w:pPr>
            <w:r w:rsidRPr="0022501B">
              <w:rPr>
                <w:iCs/>
              </w:rPr>
              <w:t xml:space="preserve">IME IN PRIIMEK POOBLAŠČENE OSEBE </w:t>
            </w:r>
          </w:p>
        </w:tc>
        <w:tc>
          <w:tcPr>
            <w:tcW w:w="2303" w:type="dxa"/>
            <w:shd w:val="clear" w:color="auto" w:fill="E7E6E6"/>
          </w:tcPr>
          <w:p w14:paraId="160A84A2" w14:textId="77777777" w:rsidR="00C3099A" w:rsidRPr="0022501B" w:rsidRDefault="00C3099A" w:rsidP="0022501B">
            <w:pPr>
              <w:rPr>
                <w:iCs/>
              </w:rPr>
            </w:pPr>
            <w:r w:rsidRPr="0022501B">
              <w:rPr>
                <w:iCs/>
              </w:rPr>
              <w:t>PODPIS IN ŽIG</w:t>
            </w:r>
          </w:p>
        </w:tc>
      </w:tr>
      <w:tr w:rsidR="00C3099A" w:rsidRPr="0022501B" w14:paraId="36504739" w14:textId="77777777" w:rsidTr="0022501B">
        <w:tc>
          <w:tcPr>
            <w:tcW w:w="2302" w:type="dxa"/>
          </w:tcPr>
          <w:p w14:paraId="03E68C58" w14:textId="77777777" w:rsidR="00C3099A" w:rsidRPr="0022501B" w:rsidRDefault="00C3099A" w:rsidP="0022501B">
            <w:pPr>
              <w:rPr>
                <w:iCs/>
              </w:rPr>
            </w:pPr>
          </w:p>
        </w:tc>
        <w:tc>
          <w:tcPr>
            <w:tcW w:w="2302" w:type="dxa"/>
          </w:tcPr>
          <w:p w14:paraId="3EA2C5BD" w14:textId="77777777" w:rsidR="00C3099A" w:rsidRPr="0022501B" w:rsidRDefault="00C3099A" w:rsidP="0022501B">
            <w:pPr>
              <w:rPr>
                <w:iCs/>
              </w:rPr>
            </w:pPr>
          </w:p>
        </w:tc>
        <w:tc>
          <w:tcPr>
            <w:tcW w:w="2303" w:type="dxa"/>
          </w:tcPr>
          <w:p w14:paraId="0588BF3A" w14:textId="77777777" w:rsidR="00C3099A" w:rsidRPr="0022501B" w:rsidRDefault="00C3099A" w:rsidP="0022501B">
            <w:pPr>
              <w:rPr>
                <w:iCs/>
              </w:rPr>
            </w:pPr>
          </w:p>
          <w:p w14:paraId="6A1CC632" w14:textId="77777777" w:rsidR="00C3099A" w:rsidRPr="0022501B" w:rsidRDefault="00C3099A" w:rsidP="0022501B">
            <w:pPr>
              <w:rPr>
                <w:iCs/>
              </w:rPr>
            </w:pPr>
          </w:p>
          <w:p w14:paraId="6CEC59DB" w14:textId="77777777" w:rsidR="00C3099A" w:rsidRPr="0022501B" w:rsidRDefault="00C3099A" w:rsidP="0022501B">
            <w:pPr>
              <w:rPr>
                <w:iCs/>
              </w:rPr>
            </w:pPr>
          </w:p>
          <w:p w14:paraId="424023C4" w14:textId="77777777" w:rsidR="00C3099A" w:rsidRPr="0022501B" w:rsidRDefault="00C3099A" w:rsidP="0022501B">
            <w:pPr>
              <w:rPr>
                <w:iCs/>
              </w:rPr>
            </w:pPr>
          </w:p>
        </w:tc>
        <w:tc>
          <w:tcPr>
            <w:tcW w:w="2303" w:type="dxa"/>
          </w:tcPr>
          <w:p w14:paraId="31A8DDC3" w14:textId="77777777" w:rsidR="00C3099A" w:rsidRPr="0022501B" w:rsidRDefault="00C3099A" w:rsidP="0022501B">
            <w:pPr>
              <w:rPr>
                <w:iCs/>
              </w:rPr>
            </w:pPr>
          </w:p>
        </w:tc>
      </w:tr>
    </w:tbl>
    <w:p w14:paraId="40C93730" w14:textId="77777777" w:rsidR="00D6277E" w:rsidRDefault="00D6277E" w:rsidP="00C3099A">
      <w:pPr>
        <w:jc w:val="left"/>
        <w:rPr>
          <w:iCs/>
          <w:szCs w:val="20"/>
        </w:rPr>
      </w:pPr>
    </w:p>
    <w:p w14:paraId="02571258" w14:textId="77777777" w:rsidR="0098443B" w:rsidRDefault="0098443B" w:rsidP="00C3099A">
      <w:pPr>
        <w:jc w:val="center"/>
        <w:rPr>
          <w:rFonts w:cs="Arial"/>
          <w:bCs/>
          <w:i/>
          <w:sz w:val="18"/>
          <w:szCs w:val="18"/>
        </w:rPr>
      </w:pPr>
    </w:p>
    <w:p w14:paraId="61676EA4" w14:textId="77777777" w:rsidR="00C3099A" w:rsidRDefault="00C3099A" w:rsidP="00C3099A">
      <w:pPr>
        <w:jc w:val="center"/>
        <w:rPr>
          <w:rFonts w:cs="Arial"/>
          <w:bCs/>
          <w:i/>
          <w:sz w:val="18"/>
          <w:szCs w:val="18"/>
        </w:rPr>
      </w:pPr>
      <w:r w:rsidRPr="004B4A64">
        <w:rPr>
          <w:rFonts w:cs="Arial"/>
          <w:bCs/>
          <w:i/>
          <w:sz w:val="18"/>
          <w:szCs w:val="18"/>
        </w:rPr>
        <w:t>V primeru, da ponudnik potrebuje več obrazcev, jih lahko razmnoži.</w:t>
      </w:r>
    </w:p>
    <w:p w14:paraId="580C7E05" w14:textId="77777777" w:rsidR="00C272EC" w:rsidRDefault="00C272EC" w:rsidP="00C3099A">
      <w:pPr>
        <w:jc w:val="center"/>
        <w:rPr>
          <w:rFonts w:cs="Arial"/>
          <w:bCs/>
          <w:i/>
          <w:sz w:val="18"/>
          <w:szCs w:val="18"/>
        </w:rPr>
      </w:pPr>
      <w:r>
        <w:rPr>
          <w:rFonts w:cs="Arial"/>
          <w:bCs/>
          <w:i/>
          <w:sz w:val="18"/>
          <w:szCs w:val="18"/>
        </w:rPr>
        <w:t xml:space="preserve">Ponudnik mora k predmetnemu obrazcu za nominirana referenčna dela priložiti ustrezno potrjena referenčna potrdila. </w:t>
      </w:r>
    </w:p>
    <w:p w14:paraId="724B5AA2" w14:textId="77777777" w:rsidR="00D6277E" w:rsidRPr="00C3099A" w:rsidRDefault="00D6277E" w:rsidP="00D6277E">
      <w:pPr>
        <w:jc w:val="center"/>
        <w:rPr>
          <w:i/>
          <w:szCs w:val="20"/>
        </w:rPr>
      </w:pPr>
    </w:p>
    <w:p w14:paraId="028BF92F" w14:textId="77777777" w:rsidR="00465401" w:rsidRDefault="00465401" w:rsidP="00705778">
      <w:pPr>
        <w:jc w:val="left"/>
        <w:rPr>
          <w:b/>
          <w:iCs/>
          <w:color w:val="00B050"/>
          <w:sz w:val="24"/>
          <w:szCs w:val="24"/>
        </w:rPr>
      </w:pPr>
    </w:p>
    <w:p w14:paraId="5084CDD4" w14:textId="77777777" w:rsidR="003E46EE" w:rsidRDefault="003E46EE" w:rsidP="00705778">
      <w:pPr>
        <w:jc w:val="left"/>
        <w:rPr>
          <w:b/>
          <w:iCs/>
          <w:color w:val="00B050"/>
          <w:sz w:val="24"/>
          <w:szCs w:val="24"/>
        </w:rPr>
      </w:pPr>
    </w:p>
    <w:p w14:paraId="23D2F566" w14:textId="77777777" w:rsidR="00940FA5" w:rsidRDefault="00940FA5" w:rsidP="00705778">
      <w:pPr>
        <w:jc w:val="left"/>
        <w:rPr>
          <w:b/>
          <w:iCs/>
          <w:color w:val="00B050"/>
          <w:sz w:val="24"/>
          <w:szCs w:val="24"/>
        </w:rPr>
      </w:pPr>
    </w:p>
    <w:p w14:paraId="4EE33C2B" w14:textId="77777777" w:rsidR="004C0130" w:rsidRDefault="004C0130" w:rsidP="00705778">
      <w:pPr>
        <w:jc w:val="left"/>
        <w:rPr>
          <w:b/>
          <w:iCs/>
          <w:color w:val="00B050"/>
          <w:sz w:val="24"/>
          <w:szCs w:val="24"/>
        </w:rPr>
      </w:pPr>
    </w:p>
    <w:p w14:paraId="7E880B05" w14:textId="77777777" w:rsidR="00A84097" w:rsidRPr="00BB1245" w:rsidRDefault="00A84097" w:rsidP="00B97EEE">
      <w:pPr>
        <w:numPr>
          <w:ilvl w:val="0"/>
          <w:numId w:val="9"/>
        </w:numPr>
        <w:jc w:val="left"/>
        <w:rPr>
          <w:b/>
          <w:iCs/>
          <w:color w:val="0070C0"/>
          <w:sz w:val="24"/>
          <w:szCs w:val="24"/>
        </w:rPr>
      </w:pPr>
      <w:r w:rsidRPr="00BB1245">
        <w:rPr>
          <w:b/>
          <w:iCs/>
          <w:color w:val="0070C0"/>
          <w:sz w:val="24"/>
          <w:szCs w:val="24"/>
        </w:rPr>
        <w:lastRenderedPageBreak/>
        <w:t>REFERENČNO POTRDILO</w:t>
      </w:r>
    </w:p>
    <w:p w14:paraId="441BC803" w14:textId="77777777" w:rsidR="004C0130" w:rsidRDefault="004C0130" w:rsidP="00705778">
      <w:pPr>
        <w:jc w:val="left"/>
        <w:rPr>
          <w:b/>
          <w:iCs/>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32"/>
        <w:gridCol w:w="1826"/>
        <w:gridCol w:w="1814"/>
        <w:gridCol w:w="1810"/>
      </w:tblGrid>
      <w:tr w:rsidR="00460D12" w:rsidRPr="00B527D0" w14:paraId="1A63BB8D" w14:textId="77777777" w:rsidTr="00B527D0">
        <w:tc>
          <w:tcPr>
            <w:tcW w:w="9210" w:type="dxa"/>
            <w:gridSpan w:val="5"/>
            <w:shd w:val="clear" w:color="auto" w:fill="E7E6E6"/>
          </w:tcPr>
          <w:p w14:paraId="78D4E50A" w14:textId="77777777" w:rsidR="00460D12" w:rsidRPr="005779DC" w:rsidRDefault="00460D12" w:rsidP="00B527D0">
            <w:pPr>
              <w:jc w:val="center"/>
              <w:rPr>
                <w:b/>
                <w:iCs/>
                <w:szCs w:val="20"/>
              </w:rPr>
            </w:pPr>
            <w:r w:rsidRPr="005779DC">
              <w:rPr>
                <w:b/>
                <w:iCs/>
                <w:szCs w:val="20"/>
              </w:rPr>
              <w:t>SPODAJ PODPISANI POTRJEVALEC REFERENCE (NAROČNIK)</w:t>
            </w:r>
          </w:p>
        </w:tc>
      </w:tr>
      <w:tr w:rsidR="00460D12" w:rsidRPr="00B527D0" w14:paraId="7E67A972" w14:textId="77777777" w:rsidTr="004E4A37">
        <w:tc>
          <w:tcPr>
            <w:tcW w:w="2235" w:type="dxa"/>
          </w:tcPr>
          <w:p w14:paraId="7F1EE111" w14:textId="77777777" w:rsidR="00460D12" w:rsidRPr="00B527D0" w:rsidRDefault="00460D12" w:rsidP="00B527D0">
            <w:pPr>
              <w:jc w:val="left"/>
              <w:rPr>
                <w:iCs/>
                <w:szCs w:val="20"/>
              </w:rPr>
            </w:pPr>
            <w:r w:rsidRPr="00B527D0">
              <w:rPr>
                <w:iCs/>
                <w:szCs w:val="20"/>
              </w:rPr>
              <w:t>NAZIV</w:t>
            </w:r>
          </w:p>
        </w:tc>
        <w:tc>
          <w:tcPr>
            <w:tcW w:w="1449" w:type="dxa"/>
          </w:tcPr>
          <w:p w14:paraId="5EAD4900" w14:textId="77777777" w:rsidR="00460D12" w:rsidRPr="00B527D0" w:rsidRDefault="00460D12" w:rsidP="00B527D0">
            <w:pPr>
              <w:jc w:val="left"/>
              <w:rPr>
                <w:iCs/>
                <w:szCs w:val="20"/>
              </w:rPr>
            </w:pPr>
            <w:r w:rsidRPr="00B527D0">
              <w:rPr>
                <w:iCs/>
                <w:szCs w:val="20"/>
              </w:rPr>
              <w:t>NASLOV</w:t>
            </w:r>
          </w:p>
        </w:tc>
        <w:tc>
          <w:tcPr>
            <w:tcW w:w="1842" w:type="dxa"/>
          </w:tcPr>
          <w:p w14:paraId="38D680B5" w14:textId="77777777" w:rsidR="00460D12" w:rsidRPr="00B527D0" w:rsidRDefault="00460D12" w:rsidP="00B527D0">
            <w:pPr>
              <w:jc w:val="left"/>
              <w:rPr>
                <w:iCs/>
                <w:szCs w:val="20"/>
              </w:rPr>
            </w:pPr>
            <w:r w:rsidRPr="00B527D0">
              <w:rPr>
                <w:iCs/>
                <w:szCs w:val="20"/>
              </w:rPr>
              <w:t>KONTAKTNA OSEBA</w:t>
            </w:r>
          </w:p>
        </w:tc>
        <w:tc>
          <w:tcPr>
            <w:tcW w:w="1842" w:type="dxa"/>
          </w:tcPr>
          <w:p w14:paraId="18147553" w14:textId="77777777" w:rsidR="00460D12" w:rsidRPr="00B527D0" w:rsidRDefault="00460D12" w:rsidP="00B527D0">
            <w:pPr>
              <w:jc w:val="left"/>
              <w:rPr>
                <w:iCs/>
                <w:szCs w:val="20"/>
              </w:rPr>
            </w:pPr>
            <w:r w:rsidRPr="00B527D0">
              <w:rPr>
                <w:iCs/>
                <w:szCs w:val="20"/>
              </w:rPr>
              <w:t>TELEFON</w:t>
            </w:r>
          </w:p>
        </w:tc>
        <w:tc>
          <w:tcPr>
            <w:tcW w:w="1842" w:type="dxa"/>
          </w:tcPr>
          <w:p w14:paraId="63E5B543" w14:textId="77777777" w:rsidR="00460D12" w:rsidRPr="00B527D0" w:rsidRDefault="00460D12" w:rsidP="00B527D0">
            <w:pPr>
              <w:jc w:val="left"/>
              <w:rPr>
                <w:iCs/>
                <w:szCs w:val="20"/>
              </w:rPr>
            </w:pPr>
            <w:r w:rsidRPr="00B527D0">
              <w:rPr>
                <w:iCs/>
                <w:szCs w:val="20"/>
              </w:rPr>
              <w:t>E-NASLOV</w:t>
            </w:r>
          </w:p>
        </w:tc>
      </w:tr>
      <w:tr w:rsidR="00460D12" w:rsidRPr="00B527D0" w14:paraId="475A60FC" w14:textId="77777777" w:rsidTr="004E4A37">
        <w:tc>
          <w:tcPr>
            <w:tcW w:w="2235" w:type="dxa"/>
          </w:tcPr>
          <w:p w14:paraId="69DC8002" w14:textId="77777777" w:rsidR="00460D12" w:rsidRPr="00B527D0" w:rsidRDefault="00460D12" w:rsidP="00B527D0">
            <w:pPr>
              <w:jc w:val="left"/>
              <w:rPr>
                <w:b/>
                <w:iCs/>
                <w:color w:val="00B050"/>
                <w:sz w:val="24"/>
                <w:szCs w:val="24"/>
              </w:rPr>
            </w:pPr>
          </w:p>
          <w:p w14:paraId="4B27C7D5" w14:textId="77777777" w:rsidR="00460D12" w:rsidRPr="00B527D0" w:rsidRDefault="00460D12" w:rsidP="00B527D0">
            <w:pPr>
              <w:jc w:val="left"/>
              <w:rPr>
                <w:b/>
                <w:iCs/>
                <w:color w:val="00B050"/>
                <w:sz w:val="24"/>
                <w:szCs w:val="24"/>
              </w:rPr>
            </w:pPr>
          </w:p>
          <w:p w14:paraId="502A20ED" w14:textId="77777777" w:rsidR="00460D12" w:rsidRPr="00B527D0" w:rsidRDefault="00460D12" w:rsidP="00B527D0">
            <w:pPr>
              <w:jc w:val="left"/>
              <w:rPr>
                <w:b/>
                <w:iCs/>
                <w:color w:val="00B050"/>
                <w:sz w:val="24"/>
                <w:szCs w:val="24"/>
              </w:rPr>
            </w:pPr>
          </w:p>
        </w:tc>
        <w:tc>
          <w:tcPr>
            <w:tcW w:w="1449" w:type="dxa"/>
          </w:tcPr>
          <w:p w14:paraId="7B3E092C" w14:textId="77777777" w:rsidR="00460D12" w:rsidRPr="00B527D0" w:rsidRDefault="00460D12" w:rsidP="00B527D0">
            <w:pPr>
              <w:jc w:val="left"/>
              <w:rPr>
                <w:b/>
                <w:iCs/>
                <w:color w:val="00B050"/>
                <w:sz w:val="24"/>
                <w:szCs w:val="24"/>
              </w:rPr>
            </w:pPr>
          </w:p>
        </w:tc>
        <w:tc>
          <w:tcPr>
            <w:tcW w:w="1842" w:type="dxa"/>
          </w:tcPr>
          <w:p w14:paraId="15F2DE77" w14:textId="77777777" w:rsidR="00460D12" w:rsidRPr="00B527D0" w:rsidRDefault="00460D12" w:rsidP="00B527D0">
            <w:pPr>
              <w:jc w:val="left"/>
              <w:rPr>
                <w:b/>
                <w:iCs/>
                <w:color w:val="00B050"/>
                <w:sz w:val="24"/>
                <w:szCs w:val="24"/>
              </w:rPr>
            </w:pPr>
          </w:p>
        </w:tc>
        <w:tc>
          <w:tcPr>
            <w:tcW w:w="1842" w:type="dxa"/>
          </w:tcPr>
          <w:p w14:paraId="214D29EA" w14:textId="77777777" w:rsidR="00460D12" w:rsidRPr="00B527D0" w:rsidRDefault="00460D12" w:rsidP="00B527D0">
            <w:pPr>
              <w:jc w:val="left"/>
              <w:rPr>
                <w:b/>
                <w:iCs/>
                <w:color w:val="00B050"/>
                <w:sz w:val="24"/>
                <w:szCs w:val="24"/>
              </w:rPr>
            </w:pPr>
          </w:p>
        </w:tc>
        <w:tc>
          <w:tcPr>
            <w:tcW w:w="1842" w:type="dxa"/>
          </w:tcPr>
          <w:p w14:paraId="284DAFB4" w14:textId="77777777" w:rsidR="00460D12" w:rsidRPr="00B527D0" w:rsidRDefault="00460D12" w:rsidP="00B527D0">
            <w:pPr>
              <w:jc w:val="left"/>
              <w:rPr>
                <w:b/>
                <w:iCs/>
                <w:color w:val="00B050"/>
                <w:sz w:val="24"/>
                <w:szCs w:val="24"/>
              </w:rPr>
            </w:pPr>
          </w:p>
        </w:tc>
      </w:tr>
    </w:tbl>
    <w:p w14:paraId="71478028" w14:textId="77777777" w:rsidR="00A84097" w:rsidRDefault="00A84097" w:rsidP="00705778">
      <w:pPr>
        <w:jc w:val="left"/>
        <w:rPr>
          <w:b/>
          <w:iCs/>
          <w:color w:val="00B050"/>
          <w:sz w:val="24"/>
          <w:szCs w:val="24"/>
        </w:rPr>
      </w:pPr>
    </w:p>
    <w:p w14:paraId="5F0C6BDA" w14:textId="77777777" w:rsidR="00460D12" w:rsidRPr="00040004" w:rsidRDefault="00460D12" w:rsidP="00705778">
      <w:pPr>
        <w:jc w:val="left"/>
        <w:rPr>
          <w:b/>
          <w:iCs/>
          <w:szCs w:val="20"/>
        </w:rPr>
      </w:pPr>
      <w:r w:rsidRPr="00F20DFB">
        <w:rPr>
          <w:b/>
          <w:iCs/>
          <w:szCs w:val="20"/>
        </w:rPr>
        <w:t xml:space="preserve">potrjujem, da je nosilec reference: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3222"/>
        <w:gridCol w:w="3635"/>
      </w:tblGrid>
      <w:tr w:rsidR="0098443B" w:rsidRPr="00B527D0" w14:paraId="13037924" w14:textId="77777777" w:rsidTr="004E4A37">
        <w:tc>
          <w:tcPr>
            <w:tcW w:w="2235" w:type="dxa"/>
            <w:shd w:val="clear" w:color="auto" w:fill="E7E6E6"/>
          </w:tcPr>
          <w:p w14:paraId="7A9264A1" w14:textId="77777777" w:rsidR="0098443B" w:rsidRPr="00B527D0" w:rsidRDefault="0098443B" w:rsidP="00B527D0">
            <w:pPr>
              <w:jc w:val="left"/>
              <w:rPr>
                <w:iCs/>
                <w:szCs w:val="20"/>
              </w:rPr>
            </w:pPr>
            <w:r>
              <w:rPr>
                <w:iCs/>
                <w:szCs w:val="20"/>
              </w:rPr>
              <w:t>Obkroži</w:t>
            </w:r>
          </w:p>
        </w:tc>
        <w:tc>
          <w:tcPr>
            <w:tcW w:w="3274" w:type="dxa"/>
          </w:tcPr>
          <w:p w14:paraId="5D2B7DE8" w14:textId="77777777" w:rsidR="0098443B" w:rsidRPr="005779DC" w:rsidRDefault="0098443B" w:rsidP="0098443B">
            <w:pPr>
              <w:jc w:val="center"/>
              <w:rPr>
                <w:bCs/>
                <w:iCs/>
                <w:szCs w:val="20"/>
              </w:rPr>
            </w:pPr>
            <w:r w:rsidRPr="005779DC">
              <w:rPr>
                <w:bCs/>
                <w:iCs/>
                <w:szCs w:val="20"/>
              </w:rPr>
              <w:t>PONUDNIK</w:t>
            </w:r>
          </w:p>
        </w:tc>
        <w:tc>
          <w:tcPr>
            <w:tcW w:w="3701" w:type="dxa"/>
          </w:tcPr>
          <w:p w14:paraId="688A0C37" w14:textId="77777777" w:rsidR="0098443B" w:rsidRPr="005779DC" w:rsidRDefault="0098443B" w:rsidP="0098443B">
            <w:pPr>
              <w:jc w:val="center"/>
              <w:rPr>
                <w:bCs/>
                <w:iCs/>
                <w:szCs w:val="20"/>
              </w:rPr>
            </w:pPr>
            <w:r w:rsidRPr="005779DC">
              <w:rPr>
                <w:bCs/>
                <w:iCs/>
                <w:szCs w:val="20"/>
              </w:rPr>
              <w:t>VODJA GRADNJE</w:t>
            </w:r>
          </w:p>
        </w:tc>
      </w:tr>
      <w:tr w:rsidR="0098443B" w:rsidRPr="00B527D0" w14:paraId="739B1657" w14:textId="77777777" w:rsidTr="004E4A37">
        <w:trPr>
          <w:trHeight w:val="530"/>
        </w:trPr>
        <w:tc>
          <w:tcPr>
            <w:tcW w:w="2235" w:type="dxa"/>
            <w:shd w:val="clear" w:color="auto" w:fill="E7E6E6"/>
          </w:tcPr>
          <w:p w14:paraId="074B27C8" w14:textId="77777777" w:rsidR="0098443B" w:rsidRPr="00B527D0" w:rsidRDefault="0098443B" w:rsidP="00B527D0">
            <w:pPr>
              <w:jc w:val="left"/>
              <w:rPr>
                <w:iCs/>
                <w:szCs w:val="20"/>
              </w:rPr>
            </w:pPr>
            <w:r w:rsidRPr="00B527D0">
              <w:rPr>
                <w:iCs/>
                <w:szCs w:val="20"/>
              </w:rPr>
              <w:t>NAZIV</w:t>
            </w:r>
            <w:r>
              <w:rPr>
                <w:iCs/>
                <w:szCs w:val="20"/>
              </w:rPr>
              <w:t xml:space="preserve">  (IME) IN </w:t>
            </w:r>
            <w:r w:rsidRPr="00B527D0">
              <w:rPr>
                <w:iCs/>
                <w:szCs w:val="20"/>
              </w:rPr>
              <w:t>NASLOV</w:t>
            </w:r>
          </w:p>
        </w:tc>
        <w:tc>
          <w:tcPr>
            <w:tcW w:w="3274" w:type="dxa"/>
          </w:tcPr>
          <w:p w14:paraId="6941E4FE" w14:textId="77777777" w:rsidR="0098443B" w:rsidRPr="00B527D0" w:rsidRDefault="0098443B" w:rsidP="00B527D0">
            <w:pPr>
              <w:jc w:val="left"/>
              <w:rPr>
                <w:b/>
                <w:iCs/>
                <w:sz w:val="24"/>
                <w:szCs w:val="24"/>
              </w:rPr>
            </w:pPr>
          </w:p>
        </w:tc>
        <w:tc>
          <w:tcPr>
            <w:tcW w:w="3701" w:type="dxa"/>
          </w:tcPr>
          <w:p w14:paraId="1FFACD1A" w14:textId="77777777" w:rsidR="0098443B" w:rsidRPr="00B527D0" w:rsidRDefault="0098443B" w:rsidP="00B527D0">
            <w:pPr>
              <w:jc w:val="left"/>
              <w:rPr>
                <w:b/>
                <w:iCs/>
                <w:sz w:val="24"/>
                <w:szCs w:val="24"/>
              </w:rPr>
            </w:pPr>
          </w:p>
        </w:tc>
      </w:tr>
    </w:tbl>
    <w:p w14:paraId="1FB4F4C7" w14:textId="77777777" w:rsidR="00460D12" w:rsidRDefault="00460D12" w:rsidP="00705778">
      <w:pPr>
        <w:jc w:val="left"/>
        <w:rPr>
          <w:b/>
          <w:iCs/>
          <w:sz w:val="24"/>
          <w:szCs w:val="24"/>
        </w:rPr>
      </w:pPr>
    </w:p>
    <w:p w14:paraId="7C1F42CB" w14:textId="77777777" w:rsidR="00A84097" w:rsidRPr="00040004" w:rsidRDefault="00460D12" w:rsidP="00705778">
      <w:pPr>
        <w:jc w:val="left"/>
        <w:rPr>
          <w:b/>
          <w:iCs/>
          <w:szCs w:val="20"/>
        </w:rPr>
      </w:pPr>
      <w:r w:rsidRPr="00F20DFB">
        <w:rPr>
          <w:b/>
          <w:iCs/>
          <w:szCs w:val="20"/>
        </w:rPr>
        <w:t>uspešno (</w:t>
      </w:r>
      <w:r w:rsidR="00250020" w:rsidRPr="00F20DFB">
        <w:rPr>
          <w:b/>
          <w:iCs/>
          <w:szCs w:val="20"/>
        </w:rPr>
        <w:t>v dogovorjeni kvaliteti, količini in v dogovorjenih rokih ter v skladu s pogodbenimi obveznostmi) opravil dela na projektu</w:t>
      </w:r>
      <w:r w:rsidR="00040004">
        <w:rPr>
          <w:b/>
          <w:iCs/>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3733"/>
        <w:gridCol w:w="3395"/>
      </w:tblGrid>
      <w:tr w:rsidR="00250020" w:rsidRPr="00B527D0" w14:paraId="125A982D" w14:textId="77777777" w:rsidTr="005A0FC0">
        <w:tc>
          <w:tcPr>
            <w:tcW w:w="1932" w:type="dxa"/>
            <w:shd w:val="clear" w:color="auto" w:fill="E7E6E6"/>
          </w:tcPr>
          <w:p w14:paraId="5652510B" w14:textId="77777777" w:rsidR="00250020" w:rsidRPr="00B527D0" w:rsidRDefault="00250020" w:rsidP="00B527D0">
            <w:pPr>
              <w:jc w:val="left"/>
              <w:rPr>
                <w:iCs/>
                <w:szCs w:val="20"/>
              </w:rPr>
            </w:pPr>
            <w:r w:rsidRPr="00B527D0">
              <w:rPr>
                <w:iCs/>
                <w:szCs w:val="20"/>
              </w:rPr>
              <w:t>NAZIV PROJEKTA</w:t>
            </w:r>
          </w:p>
        </w:tc>
        <w:tc>
          <w:tcPr>
            <w:tcW w:w="7128" w:type="dxa"/>
            <w:gridSpan w:val="2"/>
          </w:tcPr>
          <w:p w14:paraId="2EFBF108" w14:textId="77777777" w:rsidR="00250020" w:rsidRPr="00B527D0" w:rsidRDefault="00250020" w:rsidP="00B527D0">
            <w:pPr>
              <w:jc w:val="left"/>
              <w:rPr>
                <w:b/>
                <w:iCs/>
                <w:color w:val="00B050"/>
                <w:sz w:val="24"/>
                <w:szCs w:val="24"/>
              </w:rPr>
            </w:pPr>
          </w:p>
        </w:tc>
      </w:tr>
      <w:tr w:rsidR="00250020" w:rsidRPr="00B527D0" w14:paraId="6139E012" w14:textId="77777777" w:rsidTr="005A0FC0">
        <w:tc>
          <w:tcPr>
            <w:tcW w:w="1932" w:type="dxa"/>
            <w:shd w:val="clear" w:color="auto" w:fill="E7E6E6"/>
          </w:tcPr>
          <w:p w14:paraId="388CA8C6" w14:textId="77777777" w:rsidR="00250020" w:rsidRPr="00B527D0" w:rsidRDefault="00250020" w:rsidP="00B527D0">
            <w:pPr>
              <w:jc w:val="left"/>
              <w:rPr>
                <w:iCs/>
                <w:szCs w:val="20"/>
              </w:rPr>
            </w:pPr>
            <w:r w:rsidRPr="00B527D0">
              <w:rPr>
                <w:iCs/>
                <w:szCs w:val="20"/>
              </w:rPr>
              <w:t>PREDMET PROJEKTA</w:t>
            </w:r>
          </w:p>
        </w:tc>
        <w:tc>
          <w:tcPr>
            <w:tcW w:w="7128" w:type="dxa"/>
            <w:gridSpan w:val="2"/>
          </w:tcPr>
          <w:p w14:paraId="07339723" w14:textId="77777777" w:rsidR="00250020" w:rsidRPr="00D13AF9" w:rsidRDefault="00250020" w:rsidP="00B527D0">
            <w:pPr>
              <w:jc w:val="left"/>
              <w:rPr>
                <w:b/>
                <w:iCs/>
                <w:color w:val="00B050"/>
                <w:sz w:val="24"/>
                <w:szCs w:val="24"/>
              </w:rPr>
            </w:pPr>
          </w:p>
        </w:tc>
      </w:tr>
      <w:tr w:rsidR="00B12942" w:rsidRPr="00B527D0" w14:paraId="48224C54" w14:textId="77777777" w:rsidTr="005A0FC0">
        <w:trPr>
          <w:trHeight w:val="1104"/>
        </w:trPr>
        <w:tc>
          <w:tcPr>
            <w:tcW w:w="1932" w:type="dxa"/>
            <w:shd w:val="clear" w:color="auto" w:fill="E7E6E6"/>
          </w:tcPr>
          <w:p w14:paraId="045601E3" w14:textId="77777777" w:rsidR="00B12942" w:rsidRPr="001C647E" w:rsidRDefault="00B12942" w:rsidP="00AD6BCA">
            <w:pPr>
              <w:jc w:val="left"/>
              <w:rPr>
                <w:iCs/>
                <w:szCs w:val="20"/>
                <w:highlight w:val="yellow"/>
              </w:rPr>
            </w:pPr>
          </w:p>
          <w:p w14:paraId="729311CA" w14:textId="77777777" w:rsidR="00B12942" w:rsidRPr="001C647E" w:rsidRDefault="00B12942" w:rsidP="00AD6BCA">
            <w:pPr>
              <w:jc w:val="left"/>
              <w:rPr>
                <w:iCs/>
                <w:szCs w:val="20"/>
                <w:highlight w:val="yellow"/>
              </w:rPr>
            </w:pPr>
            <w:r w:rsidRPr="001053BA">
              <w:rPr>
                <w:iCs/>
                <w:szCs w:val="20"/>
              </w:rPr>
              <w:t>Obkroži</w:t>
            </w:r>
          </w:p>
        </w:tc>
        <w:tc>
          <w:tcPr>
            <w:tcW w:w="3733" w:type="dxa"/>
          </w:tcPr>
          <w:p w14:paraId="4F96FC12" w14:textId="52B74D37" w:rsidR="00940FA5" w:rsidRDefault="00B12942" w:rsidP="00B17892">
            <w:pPr>
              <w:rPr>
                <w:bCs/>
                <w:iCs/>
                <w:sz w:val="18"/>
                <w:szCs w:val="18"/>
              </w:rPr>
            </w:pPr>
            <w:r w:rsidRPr="00D13AF9">
              <w:rPr>
                <w:bCs/>
                <w:iCs/>
                <w:sz w:val="18"/>
                <w:szCs w:val="18"/>
              </w:rPr>
              <w:t xml:space="preserve">PONUDNIK </w:t>
            </w:r>
            <w:r w:rsidR="00B45BF6" w:rsidRPr="00D13AF9">
              <w:rPr>
                <w:bCs/>
                <w:iCs/>
                <w:sz w:val="18"/>
                <w:szCs w:val="18"/>
              </w:rPr>
              <w:t xml:space="preserve">je izvedel dela, ki zajemajo </w:t>
            </w:r>
            <w:r w:rsidR="005A0FC0" w:rsidRPr="005A0FC0">
              <w:rPr>
                <w:bCs/>
                <w:iCs/>
                <w:sz w:val="18"/>
                <w:szCs w:val="18"/>
              </w:rPr>
              <w:t>gradnjo ali obnovo objekta klasifikacije CC-SI 1263</w:t>
            </w:r>
            <w:r w:rsidR="005A0FC0">
              <w:rPr>
                <w:bCs/>
                <w:iCs/>
                <w:sz w:val="18"/>
                <w:szCs w:val="18"/>
              </w:rPr>
              <w:t xml:space="preserve">, </w:t>
            </w:r>
            <w:r w:rsidR="00940FA5" w:rsidRPr="00940FA5">
              <w:rPr>
                <w:bCs/>
                <w:iCs/>
                <w:sz w:val="18"/>
                <w:szCs w:val="18"/>
              </w:rPr>
              <w:t xml:space="preserve">v katerem so izvedli </w:t>
            </w:r>
            <w:r w:rsidR="005A0FC0" w:rsidRPr="005A0FC0">
              <w:rPr>
                <w:bCs/>
                <w:iCs/>
                <w:sz w:val="18"/>
                <w:szCs w:val="18"/>
              </w:rPr>
              <w:t>gradbeno-obrtniška, elektrotehnična in strojna dela v vrednosti vsaj 300.000,00 EUR brez DDV (posamičen posel)</w:t>
            </w:r>
            <w:r w:rsidR="005A0FC0">
              <w:rPr>
                <w:bCs/>
                <w:iCs/>
                <w:sz w:val="18"/>
                <w:szCs w:val="18"/>
              </w:rPr>
              <w:t xml:space="preserve">. </w:t>
            </w:r>
          </w:p>
          <w:p w14:paraId="561AA8E3" w14:textId="77777777" w:rsidR="005A0FC0" w:rsidRDefault="005A0FC0" w:rsidP="00B17892">
            <w:pPr>
              <w:rPr>
                <w:bCs/>
                <w:iCs/>
                <w:sz w:val="18"/>
                <w:szCs w:val="18"/>
              </w:rPr>
            </w:pPr>
          </w:p>
          <w:p w14:paraId="0665BC7E" w14:textId="77777777" w:rsidR="00940FA5" w:rsidRDefault="00940FA5" w:rsidP="00940FA5">
            <w:pPr>
              <w:rPr>
                <w:sz w:val="18"/>
                <w:szCs w:val="18"/>
              </w:rPr>
            </w:pPr>
            <w:r w:rsidRPr="00D13AF9">
              <w:rPr>
                <w:bCs/>
                <w:iCs/>
                <w:sz w:val="18"/>
                <w:szCs w:val="18"/>
              </w:rPr>
              <w:t>DA / NE</w:t>
            </w:r>
            <w:r w:rsidRPr="00D13AF9">
              <w:rPr>
                <w:sz w:val="18"/>
                <w:szCs w:val="18"/>
              </w:rPr>
              <w:t xml:space="preserve"> </w:t>
            </w:r>
          </w:p>
          <w:p w14:paraId="3F861D61" w14:textId="77777777" w:rsidR="005A0FC0" w:rsidRPr="00D13AF9" w:rsidRDefault="005A0FC0" w:rsidP="00940FA5">
            <w:pPr>
              <w:rPr>
                <w:sz w:val="18"/>
                <w:szCs w:val="18"/>
              </w:rPr>
            </w:pPr>
          </w:p>
          <w:p w14:paraId="7D55863A" w14:textId="42E96FDC" w:rsidR="00940FA5" w:rsidRDefault="005A0FC0" w:rsidP="00B17892">
            <w:pPr>
              <w:rPr>
                <w:bCs/>
                <w:iCs/>
                <w:sz w:val="18"/>
                <w:szCs w:val="18"/>
              </w:rPr>
            </w:pPr>
            <w:r w:rsidRPr="005A0FC0">
              <w:rPr>
                <w:bCs/>
                <w:iCs/>
                <w:sz w:val="18"/>
                <w:szCs w:val="18"/>
              </w:rPr>
              <w:t>PONUDNIK je izvedel dela, ki zajemajo gradnjo ali obnovo objekta klasifikacije CC-SI 11 ali CC-SI 12</w:t>
            </w:r>
            <w:r>
              <w:rPr>
                <w:bCs/>
                <w:iCs/>
                <w:sz w:val="18"/>
                <w:szCs w:val="18"/>
              </w:rPr>
              <w:t xml:space="preserve">, </w:t>
            </w:r>
            <w:r w:rsidRPr="005A0FC0">
              <w:rPr>
                <w:bCs/>
                <w:iCs/>
                <w:sz w:val="18"/>
                <w:szCs w:val="18"/>
              </w:rPr>
              <w:t>v katerem so izvedli</w:t>
            </w:r>
            <w:r>
              <w:rPr>
                <w:bCs/>
                <w:iCs/>
                <w:sz w:val="18"/>
                <w:szCs w:val="18"/>
              </w:rPr>
              <w:t xml:space="preserve"> </w:t>
            </w:r>
            <w:r w:rsidRPr="005A0FC0">
              <w:rPr>
                <w:bCs/>
                <w:iCs/>
                <w:sz w:val="18"/>
                <w:szCs w:val="18"/>
              </w:rPr>
              <w:t xml:space="preserve">gradbeno-obrtniška, elektrotehnična in strojna dela v vrednosti vsaj </w:t>
            </w:r>
            <w:r>
              <w:rPr>
                <w:bCs/>
                <w:iCs/>
                <w:sz w:val="18"/>
                <w:szCs w:val="18"/>
              </w:rPr>
              <w:t>2</w:t>
            </w:r>
            <w:r w:rsidRPr="005A0FC0">
              <w:rPr>
                <w:bCs/>
                <w:iCs/>
                <w:sz w:val="18"/>
                <w:szCs w:val="18"/>
              </w:rPr>
              <w:t>00.000,00 EUR brez DDV (posamičen posel).</w:t>
            </w:r>
          </w:p>
          <w:p w14:paraId="24E6681F" w14:textId="77777777" w:rsidR="005A0FC0" w:rsidRDefault="005A0FC0" w:rsidP="00B17892">
            <w:pPr>
              <w:rPr>
                <w:bCs/>
                <w:iCs/>
                <w:sz w:val="18"/>
                <w:szCs w:val="18"/>
              </w:rPr>
            </w:pPr>
          </w:p>
          <w:p w14:paraId="52AE2F3E" w14:textId="1323CB8D" w:rsidR="005A0FC0" w:rsidRPr="005A0FC0" w:rsidRDefault="005A0FC0" w:rsidP="00B17892">
            <w:pPr>
              <w:rPr>
                <w:bCs/>
                <w:iCs/>
                <w:sz w:val="18"/>
                <w:szCs w:val="18"/>
              </w:rPr>
            </w:pPr>
            <w:r>
              <w:rPr>
                <w:bCs/>
                <w:iCs/>
                <w:sz w:val="18"/>
                <w:szCs w:val="18"/>
              </w:rPr>
              <w:t>DA / NE</w:t>
            </w:r>
          </w:p>
        </w:tc>
        <w:tc>
          <w:tcPr>
            <w:tcW w:w="3395" w:type="dxa"/>
          </w:tcPr>
          <w:p w14:paraId="51A0862A" w14:textId="1075358C" w:rsidR="00D13AF9" w:rsidRDefault="00B12942" w:rsidP="00940FA5">
            <w:pPr>
              <w:rPr>
                <w:sz w:val="18"/>
                <w:szCs w:val="18"/>
              </w:rPr>
            </w:pPr>
            <w:r w:rsidRPr="00D13AF9">
              <w:rPr>
                <w:bCs/>
                <w:iCs/>
                <w:sz w:val="18"/>
                <w:szCs w:val="18"/>
              </w:rPr>
              <w:t xml:space="preserve">VODJA GRADNJE </w:t>
            </w:r>
            <w:r w:rsidR="00B45BF6" w:rsidRPr="00D13AF9">
              <w:rPr>
                <w:bCs/>
                <w:iCs/>
                <w:sz w:val="18"/>
                <w:szCs w:val="18"/>
              </w:rPr>
              <w:t>je izvedel v</w:t>
            </w:r>
            <w:r w:rsidR="006C4F18" w:rsidRPr="00D13AF9">
              <w:rPr>
                <w:sz w:val="18"/>
                <w:szCs w:val="18"/>
              </w:rPr>
              <w:t xml:space="preserve">logo vodje gradnje del pri izvedbi del, ki zajemajo </w:t>
            </w:r>
            <w:r w:rsidR="005A0FC0" w:rsidRPr="005A0FC0">
              <w:rPr>
                <w:sz w:val="18"/>
                <w:szCs w:val="18"/>
              </w:rPr>
              <w:t>gradnjo ali obnovo objekta klasifikacije CC-SI 11 ali CC-SI 12</w:t>
            </w:r>
            <w:r w:rsidR="005A0FC0">
              <w:rPr>
                <w:sz w:val="18"/>
                <w:szCs w:val="18"/>
              </w:rPr>
              <w:t>,</w:t>
            </w:r>
            <w:r w:rsidR="005A0FC0" w:rsidRPr="005A0FC0">
              <w:rPr>
                <w:sz w:val="18"/>
                <w:szCs w:val="18"/>
              </w:rPr>
              <w:t xml:space="preserve"> v katerem so izvedli gradbeno-obrtniška, elektrotehnična in strojna dela v vrednosti vsaj </w:t>
            </w:r>
            <w:r w:rsidR="005A0FC0">
              <w:rPr>
                <w:sz w:val="18"/>
                <w:szCs w:val="18"/>
              </w:rPr>
              <w:t>15</w:t>
            </w:r>
            <w:r w:rsidR="005A0FC0" w:rsidRPr="005A0FC0">
              <w:rPr>
                <w:sz w:val="18"/>
                <w:szCs w:val="18"/>
              </w:rPr>
              <w:t>0.000,00 EUR brez DDV (posamičen posel).</w:t>
            </w:r>
          </w:p>
          <w:p w14:paraId="5AF06978" w14:textId="77777777" w:rsidR="00940FA5" w:rsidRDefault="00940FA5" w:rsidP="00940FA5">
            <w:pPr>
              <w:rPr>
                <w:szCs w:val="20"/>
              </w:rPr>
            </w:pPr>
          </w:p>
          <w:p w14:paraId="03219DD3" w14:textId="77777777" w:rsidR="00940FA5" w:rsidRDefault="00940FA5" w:rsidP="00940FA5">
            <w:pPr>
              <w:rPr>
                <w:bCs/>
                <w:iCs/>
                <w:szCs w:val="20"/>
              </w:rPr>
            </w:pPr>
            <w:r w:rsidRPr="00940FA5">
              <w:rPr>
                <w:bCs/>
                <w:iCs/>
                <w:szCs w:val="20"/>
              </w:rPr>
              <w:t>DA / NE</w:t>
            </w:r>
          </w:p>
          <w:p w14:paraId="75AAE96C" w14:textId="77777777" w:rsidR="00940FA5" w:rsidRDefault="00940FA5" w:rsidP="00940FA5">
            <w:pPr>
              <w:rPr>
                <w:bCs/>
                <w:iCs/>
                <w:szCs w:val="20"/>
              </w:rPr>
            </w:pPr>
          </w:p>
          <w:p w14:paraId="1C10B5FC" w14:textId="1E156261" w:rsidR="00940FA5" w:rsidRPr="00D13AF9" w:rsidRDefault="00940FA5" w:rsidP="00940FA5">
            <w:pPr>
              <w:rPr>
                <w:bCs/>
                <w:iCs/>
                <w:szCs w:val="20"/>
              </w:rPr>
            </w:pPr>
          </w:p>
        </w:tc>
      </w:tr>
      <w:tr w:rsidR="00AD6BCA" w:rsidRPr="00B527D0" w14:paraId="04830E5C" w14:textId="77777777" w:rsidTr="005A0FC0">
        <w:tc>
          <w:tcPr>
            <w:tcW w:w="1932" w:type="dxa"/>
            <w:shd w:val="clear" w:color="auto" w:fill="E7E6E6"/>
          </w:tcPr>
          <w:p w14:paraId="66D70CCD" w14:textId="77777777" w:rsidR="00AD6BCA" w:rsidRPr="00B527D0" w:rsidRDefault="00AD6BCA" w:rsidP="00AD6BCA">
            <w:pPr>
              <w:jc w:val="left"/>
              <w:rPr>
                <w:iCs/>
                <w:szCs w:val="20"/>
              </w:rPr>
            </w:pPr>
            <w:r w:rsidRPr="00B527D0">
              <w:rPr>
                <w:iCs/>
                <w:szCs w:val="20"/>
              </w:rPr>
              <w:t xml:space="preserve">ČAS </w:t>
            </w:r>
          </w:p>
          <w:p w14:paraId="63130FF4" w14:textId="77777777" w:rsidR="00AD6BCA" w:rsidRPr="00B527D0" w:rsidRDefault="00AD6BCA" w:rsidP="00AD6BCA">
            <w:pPr>
              <w:jc w:val="left"/>
              <w:rPr>
                <w:iCs/>
                <w:szCs w:val="20"/>
              </w:rPr>
            </w:pPr>
            <w:r w:rsidRPr="00B527D0">
              <w:rPr>
                <w:iCs/>
                <w:szCs w:val="20"/>
              </w:rPr>
              <w:t>IZV</w:t>
            </w:r>
            <w:r>
              <w:rPr>
                <w:iCs/>
                <w:szCs w:val="20"/>
              </w:rPr>
              <w:t>EDBE DEL</w:t>
            </w:r>
          </w:p>
        </w:tc>
        <w:tc>
          <w:tcPr>
            <w:tcW w:w="7128" w:type="dxa"/>
            <w:gridSpan w:val="2"/>
          </w:tcPr>
          <w:p w14:paraId="6D57EAAA" w14:textId="77777777" w:rsidR="00AD6BCA" w:rsidRPr="00B527D0" w:rsidRDefault="00AD6BCA" w:rsidP="00AD6BCA">
            <w:pPr>
              <w:jc w:val="left"/>
              <w:rPr>
                <w:b/>
                <w:iCs/>
                <w:color w:val="00B050"/>
                <w:sz w:val="24"/>
                <w:szCs w:val="24"/>
              </w:rPr>
            </w:pPr>
          </w:p>
          <w:p w14:paraId="60D27298" w14:textId="77777777" w:rsidR="00AD6BCA" w:rsidRPr="00B527D0" w:rsidRDefault="00AD6BCA" w:rsidP="00AD6BCA">
            <w:pPr>
              <w:jc w:val="left"/>
              <w:rPr>
                <w:b/>
                <w:iCs/>
                <w:color w:val="00B050"/>
                <w:sz w:val="24"/>
                <w:szCs w:val="24"/>
              </w:rPr>
            </w:pPr>
          </w:p>
        </w:tc>
      </w:tr>
      <w:tr w:rsidR="00AD6BCA" w:rsidRPr="00B527D0" w14:paraId="7DC8632D" w14:textId="77777777" w:rsidTr="005A0FC0">
        <w:tc>
          <w:tcPr>
            <w:tcW w:w="1932" w:type="dxa"/>
            <w:shd w:val="clear" w:color="auto" w:fill="E7E6E6"/>
          </w:tcPr>
          <w:p w14:paraId="32CA8A6F" w14:textId="77777777" w:rsidR="00AD6BCA" w:rsidRPr="00B527D0" w:rsidRDefault="00AD6BCA" w:rsidP="00AD6BCA">
            <w:pPr>
              <w:jc w:val="left"/>
              <w:rPr>
                <w:iCs/>
                <w:szCs w:val="20"/>
              </w:rPr>
            </w:pPr>
            <w:r w:rsidRPr="00B527D0">
              <w:rPr>
                <w:iCs/>
                <w:szCs w:val="20"/>
              </w:rPr>
              <w:t xml:space="preserve">VREDNOST </w:t>
            </w:r>
            <w:r>
              <w:rPr>
                <w:iCs/>
                <w:szCs w:val="20"/>
              </w:rPr>
              <w:t>DEL</w:t>
            </w:r>
          </w:p>
          <w:p w14:paraId="1F2D81D8" w14:textId="77777777" w:rsidR="00AD6BCA" w:rsidRPr="00B527D0" w:rsidRDefault="00AD6BCA" w:rsidP="00AD6BCA">
            <w:pPr>
              <w:jc w:val="left"/>
              <w:rPr>
                <w:iCs/>
                <w:szCs w:val="20"/>
              </w:rPr>
            </w:pPr>
            <w:r w:rsidRPr="00B527D0">
              <w:rPr>
                <w:iCs/>
                <w:szCs w:val="20"/>
              </w:rPr>
              <w:t xml:space="preserve">(V EUR, </w:t>
            </w:r>
            <w:r w:rsidR="00F32A7A">
              <w:rPr>
                <w:iCs/>
                <w:szCs w:val="20"/>
              </w:rPr>
              <w:t>brez</w:t>
            </w:r>
            <w:r w:rsidRPr="00B527D0">
              <w:rPr>
                <w:iCs/>
                <w:szCs w:val="20"/>
              </w:rPr>
              <w:t xml:space="preserve"> DDV)</w:t>
            </w:r>
          </w:p>
        </w:tc>
        <w:tc>
          <w:tcPr>
            <w:tcW w:w="7128" w:type="dxa"/>
            <w:gridSpan w:val="2"/>
          </w:tcPr>
          <w:p w14:paraId="2FDAF3D1" w14:textId="77777777" w:rsidR="00AD6BCA" w:rsidRPr="00B527D0" w:rsidRDefault="00AD6BCA" w:rsidP="00AD6BCA">
            <w:pPr>
              <w:jc w:val="left"/>
              <w:rPr>
                <w:b/>
                <w:iCs/>
                <w:color w:val="00B050"/>
                <w:sz w:val="24"/>
                <w:szCs w:val="24"/>
              </w:rPr>
            </w:pPr>
          </w:p>
        </w:tc>
      </w:tr>
    </w:tbl>
    <w:p w14:paraId="0B91B5C7" w14:textId="77777777" w:rsidR="00DA4D21" w:rsidRDefault="00DA4D21" w:rsidP="00705778">
      <w:pPr>
        <w:jc w:val="left"/>
        <w:rPr>
          <w:b/>
          <w:iCs/>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260"/>
        <w:gridCol w:w="2285"/>
        <w:gridCol w:w="2262"/>
      </w:tblGrid>
      <w:tr w:rsidR="00250020" w:rsidRPr="0022501B" w14:paraId="0A6EBFA7" w14:textId="77777777" w:rsidTr="00B527D0">
        <w:tc>
          <w:tcPr>
            <w:tcW w:w="2302" w:type="dxa"/>
            <w:shd w:val="clear" w:color="auto" w:fill="E7E6E6"/>
          </w:tcPr>
          <w:p w14:paraId="6FF753A7" w14:textId="77777777" w:rsidR="00250020" w:rsidRPr="0022501B" w:rsidRDefault="00250020" w:rsidP="00B527D0">
            <w:pPr>
              <w:rPr>
                <w:iCs/>
              </w:rPr>
            </w:pPr>
            <w:r w:rsidRPr="0022501B">
              <w:rPr>
                <w:iCs/>
              </w:rPr>
              <w:t>KRAJ</w:t>
            </w:r>
          </w:p>
        </w:tc>
        <w:tc>
          <w:tcPr>
            <w:tcW w:w="2302" w:type="dxa"/>
            <w:shd w:val="clear" w:color="auto" w:fill="E7E6E6"/>
          </w:tcPr>
          <w:p w14:paraId="7E512EFE" w14:textId="77777777" w:rsidR="00250020" w:rsidRPr="0022501B" w:rsidRDefault="00250020" w:rsidP="00B527D0">
            <w:pPr>
              <w:rPr>
                <w:iCs/>
              </w:rPr>
            </w:pPr>
            <w:r w:rsidRPr="0022501B">
              <w:rPr>
                <w:iCs/>
              </w:rPr>
              <w:t>DATUM</w:t>
            </w:r>
          </w:p>
        </w:tc>
        <w:tc>
          <w:tcPr>
            <w:tcW w:w="2303" w:type="dxa"/>
            <w:shd w:val="clear" w:color="auto" w:fill="E7E6E6"/>
          </w:tcPr>
          <w:p w14:paraId="0B84B3E6" w14:textId="77777777" w:rsidR="00250020" w:rsidRPr="0022501B" w:rsidRDefault="00250020" w:rsidP="00B527D0">
            <w:pPr>
              <w:jc w:val="left"/>
              <w:rPr>
                <w:iCs/>
              </w:rPr>
            </w:pPr>
            <w:r w:rsidRPr="0022501B">
              <w:rPr>
                <w:iCs/>
              </w:rPr>
              <w:t xml:space="preserve">IME IN PRIIMEK POOBLAŠČENE OSEBE </w:t>
            </w:r>
            <w:r>
              <w:rPr>
                <w:iCs/>
              </w:rPr>
              <w:t>NAROČNIKA</w:t>
            </w:r>
          </w:p>
        </w:tc>
        <w:tc>
          <w:tcPr>
            <w:tcW w:w="2303" w:type="dxa"/>
            <w:shd w:val="clear" w:color="auto" w:fill="E7E6E6"/>
          </w:tcPr>
          <w:p w14:paraId="7CF62823" w14:textId="77777777" w:rsidR="00250020" w:rsidRPr="0022501B" w:rsidRDefault="00250020" w:rsidP="00B527D0">
            <w:pPr>
              <w:rPr>
                <w:iCs/>
              </w:rPr>
            </w:pPr>
            <w:r w:rsidRPr="0022501B">
              <w:rPr>
                <w:iCs/>
              </w:rPr>
              <w:t>PODPIS IN ŽIG</w:t>
            </w:r>
          </w:p>
        </w:tc>
      </w:tr>
      <w:tr w:rsidR="00250020" w:rsidRPr="0022501B" w14:paraId="6D2B6DAC" w14:textId="77777777" w:rsidTr="00B527D0">
        <w:tc>
          <w:tcPr>
            <w:tcW w:w="2302" w:type="dxa"/>
          </w:tcPr>
          <w:p w14:paraId="55BB23BD" w14:textId="77777777" w:rsidR="00250020" w:rsidRPr="0022501B" w:rsidRDefault="00250020" w:rsidP="00B527D0">
            <w:pPr>
              <w:rPr>
                <w:iCs/>
              </w:rPr>
            </w:pPr>
          </w:p>
        </w:tc>
        <w:tc>
          <w:tcPr>
            <w:tcW w:w="2302" w:type="dxa"/>
          </w:tcPr>
          <w:p w14:paraId="0756DABD" w14:textId="77777777" w:rsidR="00250020" w:rsidRPr="0022501B" w:rsidRDefault="00250020" w:rsidP="00B527D0">
            <w:pPr>
              <w:rPr>
                <w:iCs/>
              </w:rPr>
            </w:pPr>
          </w:p>
        </w:tc>
        <w:tc>
          <w:tcPr>
            <w:tcW w:w="2303" w:type="dxa"/>
          </w:tcPr>
          <w:p w14:paraId="2A12264E" w14:textId="77777777" w:rsidR="00250020" w:rsidRPr="0022501B" w:rsidRDefault="00250020" w:rsidP="00B527D0">
            <w:pPr>
              <w:rPr>
                <w:iCs/>
              </w:rPr>
            </w:pPr>
          </w:p>
          <w:p w14:paraId="1554472B" w14:textId="77777777" w:rsidR="00250020" w:rsidRPr="0022501B" w:rsidRDefault="00250020" w:rsidP="00B527D0">
            <w:pPr>
              <w:rPr>
                <w:iCs/>
              </w:rPr>
            </w:pPr>
          </w:p>
          <w:p w14:paraId="5D3B0560" w14:textId="77777777" w:rsidR="00250020" w:rsidRPr="0022501B" w:rsidRDefault="00250020" w:rsidP="00B527D0">
            <w:pPr>
              <w:rPr>
                <w:iCs/>
              </w:rPr>
            </w:pPr>
          </w:p>
          <w:p w14:paraId="3C4A1C07" w14:textId="77777777" w:rsidR="00250020" w:rsidRPr="0022501B" w:rsidRDefault="00250020" w:rsidP="00B527D0">
            <w:pPr>
              <w:rPr>
                <w:iCs/>
              </w:rPr>
            </w:pPr>
          </w:p>
        </w:tc>
        <w:tc>
          <w:tcPr>
            <w:tcW w:w="2303" w:type="dxa"/>
          </w:tcPr>
          <w:p w14:paraId="0221FE75" w14:textId="77777777" w:rsidR="00250020" w:rsidRPr="0022501B" w:rsidRDefault="00250020" w:rsidP="00B527D0">
            <w:pPr>
              <w:rPr>
                <w:iCs/>
              </w:rPr>
            </w:pPr>
          </w:p>
        </w:tc>
      </w:tr>
    </w:tbl>
    <w:p w14:paraId="361B4EE8" w14:textId="77777777" w:rsidR="00B97EEE" w:rsidRPr="0008429C" w:rsidRDefault="00B97EEE" w:rsidP="001053BA">
      <w:pPr>
        <w:rPr>
          <w:i/>
          <w:szCs w:val="20"/>
        </w:rPr>
      </w:pPr>
    </w:p>
    <w:p w14:paraId="50AEE895" w14:textId="77777777" w:rsidR="00D13AF9" w:rsidRDefault="00250020" w:rsidP="00D13AF9">
      <w:pPr>
        <w:jc w:val="center"/>
        <w:rPr>
          <w:i/>
          <w:szCs w:val="20"/>
        </w:rPr>
      </w:pPr>
      <w:r w:rsidRPr="0008429C">
        <w:rPr>
          <w:i/>
          <w:szCs w:val="20"/>
        </w:rPr>
        <w:t>V primeru, da ponudnik potrebuje več obrazcev, jih lahko razmnoži.</w:t>
      </w:r>
    </w:p>
    <w:p w14:paraId="08A095D4" w14:textId="77777777" w:rsidR="00940FA5" w:rsidRDefault="00940FA5" w:rsidP="00D13AF9">
      <w:pPr>
        <w:jc w:val="center"/>
        <w:rPr>
          <w:i/>
          <w:szCs w:val="20"/>
        </w:rPr>
      </w:pPr>
    </w:p>
    <w:p w14:paraId="10BAA4A4" w14:textId="77777777" w:rsidR="00940FA5" w:rsidRDefault="00940FA5" w:rsidP="00D13AF9">
      <w:pPr>
        <w:jc w:val="center"/>
        <w:rPr>
          <w:i/>
          <w:szCs w:val="20"/>
        </w:rPr>
      </w:pPr>
    </w:p>
    <w:p w14:paraId="4B757FAF" w14:textId="77777777" w:rsidR="00940FA5" w:rsidRPr="00D13AF9" w:rsidRDefault="00940FA5" w:rsidP="005A0FC0">
      <w:pPr>
        <w:rPr>
          <w:i/>
          <w:szCs w:val="20"/>
        </w:rPr>
      </w:pPr>
    </w:p>
    <w:p w14:paraId="611D6ED9" w14:textId="77777777" w:rsidR="00945584" w:rsidRPr="004C3E29" w:rsidRDefault="00945584" w:rsidP="009557E3">
      <w:pPr>
        <w:numPr>
          <w:ilvl w:val="0"/>
          <w:numId w:val="9"/>
        </w:numPr>
        <w:jc w:val="left"/>
        <w:rPr>
          <w:b/>
          <w:iCs/>
          <w:color w:val="0070C0"/>
          <w:sz w:val="24"/>
          <w:szCs w:val="24"/>
        </w:rPr>
      </w:pPr>
      <w:r w:rsidRPr="004C3E29">
        <w:rPr>
          <w:b/>
          <w:bCs/>
          <w:iCs/>
          <w:color w:val="0070C0"/>
          <w:sz w:val="24"/>
          <w:szCs w:val="24"/>
        </w:rPr>
        <w:lastRenderedPageBreak/>
        <w:t>IZJAVA O IZPOLNJEVANJU KADROVSKIH POGOJEV</w:t>
      </w:r>
    </w:p>
    <w:p w14:paraId="4132690D" w14:textId="77777777" w:rsidR="00945584" w:rsidRDefault="00945584" w:rsidP="00945584">
      <w:pPr>
        <w:jc w:val="left"/>
        <w:rPr>
          <w:iCs/>
          <w:sz w:val="24"/>
          <w:szCs w:val="24"/>
        </w:rPr>
      </w:pPr>
    </w:p>
    <w:p w14:paraId="45F4F8FB" w14:textId="77777777" w:rsidR="00945584" w:rsidRDefault="00945584" w:rsidP="00945584">
      <w:pPr>
        <w:jc w:val="left"/>
        <w:rPr>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268"/>
        <w:gridCol w:w="1135"/>
        <w:gridCol w:w="1133"/>
        <w:gridCol w:w="2305"/>
      </w:tblGrid>
      <w:tr w:rsidR="00945584" w:rsidRPr="007D089D" w14:paraId="54B1BECA" w14:textId="77777777" w:rsidTr="00D02A3D">
        <w:tc>
          <w:tcPr>
            <w:tcW w:w="2235" w:type="dxa"/>
            <w:shd w:val="clear" w:color="auto" w:fill="E7E6E6"/>
          </w:tcPr>
          <w:p w14:paraId="6200862E" w14:textId="77777777" w:rsidR="00945584" w:rsidRPr="0008429C" w:rsidRDefault="00945584" w:rsidP="00D02A3D">
            <w:pPr>
              <w:jc w:val="left"/>
              <w:rPr>
                <w:iCs/>
                <w:szCs w:val="20"/>
              </w:rPr>
            </w:pPr>
            <w:r w:rsidRPr="0008429C">
              <w:rPr>
                <w:iCs/>
                <w:szCs w:val="20"/>
              </w:rPr>
              <w:t>FUNKCIJA</w:t>
            </w:r>
          </w:p>
        </w:tc>
        <w:tc>
          <w:tcPr>
            <w:tcW w:w="6975" w:type="dxa"/>
            <w:gridSpan w:val="4"/>
          </w:tcPr>
          <w:p w14:paraId="49287A1D" w14:textId="77777777" w:rsidR="00945584" w:rsidRDefault="00945584" w:rsidP="00D02A3D">
            <w:pPr>
              <w:jc w:val="center"/>
              <w:rPr>
                <w:b/>
                <w:bCs/>
                <w:iCs/>
                <w:sz w:val="24"/>
                <w:szCs w:val="24"/>
              </w:rPr>
            </w:pPr>
            <w:r w:rsidRPr="007D089D">
              <w:rPr>
                <w:b/>
                <w:bCs/>
                <w:iCs/>
                <w:sz w:val="24"/>
                <w:szCs w:val="24"/>
              </w:rPr>
              <w:t>VODJA GRADNJE</w:t>
            </w:r>
          </w:p>
          <w:p w14:paraId="30E1777D" w14:textId="77777777" w:rsidR="00945584" w:rsidRPr="007D089D" w:rsidRDefault="00945584" w:rsidP="00D02A3D">
            <w:pPr>
              <w:jc w:val="center"/>
              <w:rPr>
                <w:b/>
                <w:bCs/>
                <w:iCs/>
                <w:sz w:val="24"/>
                <w:szCs w:val="24"/>
              </w:rPr>
            </w:pPr>
          </w:p>
        </w:tc>
      </w:tr>
      <w:tr w:rsidR="00945584" w:rsidRPr="007D089D" w14:paraId="6FE50DF8" w14:textId="77777777" w:rsidTr="00D02A3D">
        <w:tc>
          <w:tcPr>
            <w:tcW w:w="2235" w:type="dxa"/>
            <w:shd w:val="clear" w:color="auto" w:fill="E7E6E6"/>
          </w:tcPr>
          <w:p w14:paraId="41F1370E" w14:textId="77777777" w:rsidR="00945584" w:rsidRPr="0008429C" w:rsidRDefault="00945584" w:rsidP="00D02A3D">
            <w:pPr>
              <w:jc w:val="left"/>
              <w:rPr>
                <w:iCs/>
                <w:szCs w:val="20"/>
              </w:rPr>
            </w:pPr>
            <w:r w:rsidRPr="0008429C">
              <w:rPr>
                <w:iCs/>
                <w:szCs w:val="20"/>
              </w:rPr>
              <w:t>IME IN PRIIMEK</w:t>
            </w:r>
          </w:p>
          <w:p w14:paraId="5DD9EE99" w14:textId="77777777" w:rsidR="00945584" w:rsidRPr="0008429C" w:rsidRDefault="00945584" w:rsidP="00D02A3D">
            <w:pPr>
              <w:jc w:val="left"/>
              <w:rPr>
                <w:iCs/>
                <w:szCs w:val="20"/>
              </w:rPr>
            </w:pPr>
          </w:p>
        </w:tc>
        <w:tc>
          <w:tcPr>
            <w:tcW w:w="6975" w:type="dxa"/>
            <w:gridSpan w:val="4"/>
          </w:tcPr>
          <w:p w14:paraId="0CA34D9C" w14:textId="77777777" w:rsidR="00945584" w:rsidRPr="007D089D" w:rsidRDefault="00945584" w:rsidP="00D02A3D">
            <w:pPr>
              <w:jc w:val="left"/>
              <w:rPr>
                <w:iCs/>
                <w:sz w:val="24"/>
                <w:szCs w:val="24"/>
              </w:rPr>
            </w:pPr>
          </w:p>
        </w:tc>
      </w:tr>
      <w:tr w:rsidR="00945584" w:rsidRPr="007D089D" w14:paraId="218DFFAC" w14:textId="77777777" w:rsidTr="00D02A3D">
        <w:tc>
          <w:tcPr>
            <w:tcW w:w="2235" w:type="dxa"/>
            <w:shd w:val="clear" w:color="auto" w:fill="E7E6E6"/>
          </w:tcPr>
          <w:p w14:paraId="4155DB0E" w14:textId="77777777" w:rsidR="00945584" w:rsidRPr="0008429C" w:rsidRDefault="00945584" w:rsidP="00D02A3D">
            <w:pPr>
              <w:jc w:val="left"/>
              <w:rPr>
                <w:iCs/>
                <w:szCs w:val="20"/>
              </w:rPr>
            </w:pPr>
            <w:r w:rsidRPr="0008429C">
              <w:rPr>
                <w:iCs/>
                <w:szCs w:val="20"/>
              </w:rPr>
              <w:t>ŠTEVILKA VPISA V IMENIK IZS / IZJAVA</w:t>
            </w:r>
          </w:p>
        </w:tc>
        <w:tc>
          <w:tcPr>
            <w:tcW w:w="3487" w:type="dxa"/>
            <w:gridSpan w:val="2"/>
          </w:tcPr>
          <w:p w14:paraId="15C17A96" w14:textId="77777777" w:rsidR="00945584" w:rsidRPr="007D089D" w:rsidRDefault="00945584" w:rsidP="00D02A3D">
            <w:pPr>
              <w:jc w:val="left"/>
              <w:rPr>
                <w:iCs/>
                <w:sz w:val="24"/>
                <w:szCs w:val="24"/>
              </w:rPr>
            </w:pPr>
          </w:p>
        </w:tc>
        <w:tc>
          <w:tcPr>
            <w:tcW w:w="3488" w:type="dxa"/>
            <w:gridSpan w:val="2"/>
          </w:tcPr>
          <w:p w14:paraId="3A887F72" w14:textId="77777777" w:rsidR="00945584" w:rsidRPr="00945584" w:rsidRDefault="00945584" w:rsidP="00D02A3D">
            <w:pPr>
              <w:jc w:val="left"/>
              <w:rPr>
                <w:iCs/>
                <w:sz w:val="18"/>
                <w:szCs w:val="18"/>
              </w:rPr>
            </w:pPr>
            <w:r w:rsidRPr="00945584">
              <w:rPr>
                <w:iCs/>
                <w:sz w:val="18"/>
                <w:szCs w:val="18"/>
              </w:rPr>
              <w:t xml:space="preserve">Izjavljamo, da navedeni vodja gradnje izpolnjuje predpisane pogoje za vpis v ustrezen imenik. Če bomo izbrani, bomo pred podpisom pogodbe predložili dokazilo o vpisu. </w:t>
            </w:r>
          </w:p>
        </w:tc>
      </w:tr>
      <w:tr w:rsidR="00945584" w:rsidRPr="007D089D" w14:paraId="4378B941" w14:textId="77777777" w:rsidTr="00D02A3D">
        <w:tc>
          <w:tcPr>
            <w:tcW w:w="2235" w:type="dxa"/>
            <w:shd w:val="clear" w:color="auto" w:fill="E7E6E6"/>
          </w:tcPr>
          <w:p w14:paraId="5F96395B" w14:textId="77777777" w:rsidR="00945584" w:rsidRPr="0008429C" w:rsidRDefault="00945584" w:rsidP="00D02A3D">
            <w:pPr>
              <w:jc w:val="left"/>
              <w:rPr>
                <w:iCs/>
                <w:szCs w:val="20"/>
              </w:rPr>
            </w:pPr>
            <w:r w:rsidRPr="0008429C">
              <w:rPr>
                <w:iCs/>
                <w:szCs w:val="20"/>
              </w:rPr>
              <w:t>IZOBRAZBA</w:t>
            </w:r>
          </w:p>
          <w:p w14:paraId="21234A07" w14:textId="77777777" w:rsidR="00945584" w:rsidRPr="0008429C" w:rsidRDefault="00945584" w:rsidP="00D02A3D">
            <w:pPr>
              <w:jc w:val="left"/>
              <w:rPr>
                <w:iCs/>
                <w:szCs w:val="20"/>
              </w:rPr>
            </w:pPr>
          </w:p>
        </w:tc>
        <w:tc>
          <w:tcPr>
            <w:tcW w:w="6975" w:type="dxa"/>
            <w:gridSpan w:val="4"/>
          </w:tcPr>
          <w:p w14:paraId="61DBAC95" w14:textId="77777777" w:rsidR="00945584" w:rsidRPr="007D089D" w:rsidRDefault="00945584" w:rsidP="00D02A3D">
            <w:pPr>
              <w:jc w:val="left"/>
              <w:rPr>
                <w:iCs/>
                <w:sz w:val="24"/>
                <w:szCs w:val="24"/>
              </w:rPr>
            </w:pPr>
          </w:p>
        </w:tc>
      </w:tr>
      <w:tr w:rsidR="00945584" w:rsidRPr="007D089D" w14:paraId="448A36CF" w14:textId="77777777" w:rsidTr="00D02A3D">
        <w:tc>
          <w:tcPr>
            <w:tcW w:w="2235" w:type="dxa"/>
            <w:shd w:val="clear" w:color="auto" w:fill="E7E6E6"/>
          </w:tcPr>
          <w:p w14:paraId="0967C663" w14:textId="77777777" w:rsidR="00945584" w:rsidRPr="0008429C" w:rsidRDefault="00945584" w:rsidP="00D02A3D">
            <w:pPr>
              <w:jc w:val="left"/>
              <w:rPr>
                <w:iCs/>
                <w:szCs w:val="20"/>
              </w:rPr>
            </w:pPr>
            <w:r w:rsidRPr="0008429C">
              <w:rPr>
                <w:iCs/>
                <w:szCs w:val="20"/>
              </w:rPr>
              <w:t>DELOVNE IZKUŠNJE (v letih)</w:t>
            </w:r>
          </w:p>
        </w:tc>
        <w:tc>
          <w:tcPr>
            <w:tcW w:w="6975" w:type="dxa"/>
            <w:gridSpan w:val="4"/>
          </w:tcPr>
          <w:p w14:paraId="6D327A49" w14:textId="77777777" w:rsidR="00945584" w:rsidRPr="007D089D" w:rsidRDefault="00945584" w:rsidP="00D02A3D">
            <w:pPr>
              <w:jc w:val="left"/>
              <w:rPr>
                <w:iCs/>
                <w:sz w:val="24"/>
                <w:szCs w:val="24"/>
              </w:rPr>
            </w:pPr>
          </w:p>
        </w:tc>
      </w:tr>
      <w:tr w:rsidR="00945584" w:rsidRPr="007D089D" w14:paraId="35960827" w14:textId="77777777" w:rsidTr="00D02A3D">
        <w:tc>
          <w:tcPr>
            <w:tcW w:w="2235" w:type="dxa"/>
            <w:shd w:val="clear" w:color="auto" w:fill="E7E6E6"/>
          </w:tcPr>
          <w:p w14:paraId="05657972" w14:textId="77777777" w:rsidR="00945584" w:rsidRPr="0008429C" w:rsidRDefault="00945584" w:rsidP="00D02A3D">
            <w:pPr>
              <w:jc w:val="left"/>
              <w:rPr>
                <w:iCs/>
                <w:szCs w:val="20"/>
              </w:rPr>
            </w:pPr>
            <w:r w:rsidRPr="0008429C">
              <w:rPr>
                <w:iCs/>
                <w:szCs w:val="20"/>
              </w:rPr>
              <w:t xml:space="preserve">ZNANJE SLOVENSKEGA JEZIKA </w:t>
            </w:r>
          </w:p>
        </w:tc>
        <w:tc>
          <w:tcPr>
            <w:tcW w:w="2325" w:type="dxa"/>
            <w:vAlign w:val="center"/>
          </w:tcPr>
          <w:p w14:paraId="20F0C084" w14:textId="77777777" w:rsidR="00945584" w:rsidRPr="005779DC" w:rsidRDefault="00945584" w:rsidP="00D02A3D">
            <w:pPr>
              <w:jc w:val="center"/>
              <w:rPr>
                <w:iCs/>
                <w:szCs w:val="20"/>
              </w:rPr>
            </w:pPr>
            <w:r w:rsidRPr="005779DC">
              <w:rPr>
                <w:iCs/>
                <w:szCs w:val="20"/>
              </w:rPr>
              <w:t>DA</w:t>
            </w:r>
          </w:p>
        </w:tc>
        <w:tc>
          <w:tcPr>
            <w:tcW w:w="2325" w:type="dxa"/>
            <w:gridSpan w:val="2"/>
            <w:vAlign w:val="center"/>
          </w:tcPr>
          <w:p w14:paraId="4F1640F9" w14:textId="77777777" w:rsidR="00945584" w:rsidRPr="005779DC" w:rsidRDefault="00945584" w:rsidP="00D02A3D">
            <w:pPr>
              <w:jc w:val="center"/>
              <w:rPr>
                <w:iCs/>
                <w:szCs w:val="20"/>
              </w:rPr>
            </w:pPr>
            <w:r w:rsidRPr="005779DC">
              <w:rPr>
                <w:iCs/>
                <w:szCs w:val="20"/>
              </w:rPr>
              <w:t>NE</w:t>
            </w:r>
          </w:p>
        </w:tc>
        <w:tc>
          <w:tcPr>
            <w:tcW w:w="2325" w:type="dxa"/>
            <w:vAlign w:val="center"/>
          </w:tcPr>
          <w:p w14:paraId="23C77311" w14:textId="77777777" w:rsidR="00945584" w:rsidRPr="005779DC" w:rsidRDefault="00945584" w:rsidP="00D02A3D">
            <w:pPr>
              <w:jc w:val="center"/>
              <w:rPr>
                <w:iCs/>
                <w:szCs w:val="20"/>
              </w:rPr>
            </w:pPr>
            <w:r w:rsidRPr="005779DC">
              <w:rPr>
                <w:iCs/>
                <w:szCs w:val="20"/>
              </w:rPr>
              <w:t>ZAGOTOVLJEN PREVAJALEC</w:t>
            </w:r>
          </w:p>
        </w:tc>
      </w:tr>
      <w:tr w:rsidR="00945584" w:rsidRPr="007D089D" w14:paraId="6273F296" w14:textId="77777777" w:rsidTr="00D02A3D">
        <w:tc>
          <w:tcPr>
            <w:tcW w:w="2235" w:type="dxa"/>
            <w:shd w:val="clear" w:color="auto" w:fill="E7E6E6"/>
            <w:vAlign w:val="center"/>
          </w:tcPr>
          <w:p w14:paraId="57C383C1" w14:textId="77777777" w:rsidR="00945584" w:rsidRPr="0008429C" w:rsidRDefault="00945584" w:rsidP="00D02A3D">
            <w:pPr>
              <w:jc w:val="center"/>
              <w:rPr>
                <w:iCs/>
                <w:szCs w:val="20"/>
              </w:rPr>
            </w:pPr>
          </w:p>
          <w:p w14:paraId="02A256D0" w14:textId="77777777" w:rsidR="00945584" w:rsidRPr="0008429C" w:rsidRDefault="00945584" w:rsidP="00D02A3D">
            <w:pPr>
              <w:jc w:val="center"/>
              <w:rPr>
                <w:iCs/>
                <w:szCs w:val="20"/>
              </w:rPr>
            </w:pPr>
          </w:p>
          <w:p w14:paraId="28E918EB" w14:textId="77777777" w:rsidR="00945584" w:rsidRPr="0008429C" w:rsidRDefault="00945584" w:rsidP="00D02A3D">
            <w:pPr>
              <w:rPr>
                <w:iCs/>
                <w:szCs w:val="20"/>
              </w:rPr>
            </w:pPr>
            <w:r w:rsidRPr="0008429C">
              <w:rPr>
                <w:iCs/>
                <w:szCs w:val="20"/>
              </w:rPr>
              <w:t>REFERENCE</w:t>
            </w:r>
          </w:p>
          <w:p w14:paraId="116DC16C" w14:textId="77777777" w:rsidR="00945584" w:rsidRPr="0008429C" w:rsidRDefault="00945584" w:rsidP="00D02A3D">
            <w:pPr>
              <w:jc w:val="center"/>
              <w:rPr>
                <w:iCs/>
                <w:szCs w:val="20"/>
              </w:rPr>
            </w:pPr>
          </w:p>
          <w:p w14:paraId="3AA212BE" w14:textId="77777777" w:rsidR="00945584" w:rsidRPr="0008429C" w:rsidRDefault="00945584" w:rsidP="00D02A3D">
            <w:pPr>
              <w:jc w:val="center"/>
              <w:rPr>
                <w:iCs/>
                <w:szCs w:val="20"/>
              </w:rPr>
            </w:pPr>
          </w:p>
          <w:p w14:paraId="76B5D9F0" w14:textId="77777777" w:rsidR="00945584" w:rsidRPr="0008429C" w:rsidRDefault="00945584" w:rsidP="00D02A3D">
            <w:pPr>
              <w:jc w:val="center"/>
              <w:rPr>
                <w:iCs/>
                <w:szCs w:val="20"/>
              </w:rPr>
            </w:pPr>
          </w:p>
          <w:p w14:paraId="3976C100" w14:textId="77777777" w:rsidR="00945584" w:rsidRPr="0008429C" w:rsidRDefault="00945584" w:rsidP="00D02A3D">
            <w:pPr>
              <w:jc w:val="center"/>
              <w:rPr>
                <w:iCs/>
                <w:szCs w:val="20"/>
              </w:rPr>
            </w:pPr>
          </w:p>
          <w:p w14:paraId="1BD6FDBC" w14:textId="77777777" w:rsidR="00945584" w:rsidRPr="0008429C" w:rsidRDefault="00945584" w:rsidP="00D02A3D">
            <w:pPr>
              <w:jc w:val="center"/>
              <w:rPr>
                <w:iCs/>
                <w:szCs w:val="20"/>
              </w:rPr>
            </w:pPr>
          </w:p>
          <w:p w14:paraId="21D0DBE2" w14:textId="77777777" w:rsidR="00945584" w:rsidRPr="0008429C" w:rsidRDefault="00945584" w:rsidP="00D02A3D">
            <w:pPr>
              <w:jc w:val="center"/>
              <w:rPr>
                <w:iCs/>
                <w:szCs w:val="20"/>
              </w:rPr>
            </w:pPr>
          </w:p>
          <w:p w14:paraId="6490249F" w14:textId="77777777" w:rsidR="00945584" w:rsidRPr="0008429C" w:rsidRDefault="00945584" w:rsidP="00D02A3D">
            <w:pPr>
              <w:jc w:val="center"/>
              <w:rPr>
                <w:iCs/>
                <w:szCs w:val="20"/>
              </w:rPr>
            </w:pPr>
          </w:p>
        </w:tc>
        <w:tc>
          <w:tcPr>
            <w:tcW w:w="6975" w:type="dxa"/>
            <w:gridSpan w:val="4"/>
          </w:tcPr>
          <w:p w14:paraId="08D9D875" w14:textId="77777777" w:rsidR="00945584" w:rsidRPr="007D089D" w:rsidRDefault="00945584" w:rsidP="00D02A3D">
            <w:pPr>
              <w:jc w:val="left"/>
              <w:rPr>
                <w:iCs/>
                <w:sz w:val="24"/>
                <w:szCs w:val="24"/>
              </w:rPr>
            </w:pPr>
          </w:p>
          <w:p w14:paraId="2851BB2D" w14:textId="77777777" w:rsidR="00945584" w:rsidRPr="007D089D" w:rsidRDefault="00945584" w:rsidP="00D02A3D">
            <w:pPr>
              <w:jc w:val="left"/>
              <w:rPr>
                <w:iCs/>
                <w:sz w:val="24"/>
                <w:szCs w:val="24"/>
              </w:rPr>
            </w:pPr>
          </w:p>
          <w:p w14:paraId="62866970" w14:textId="77777777" w:rsidR="00945584" w:rsidRPr="007D089D" w:rsidRDefault="00945584" w:rsidP="00D02A3D">
            <w:pPr>
              <w:jc w:val="left"/>
              <w:rPr>
                <w:iCs/>
                <w:sz w:val="24"/>
                <w:szCs w:val="24"/>
              </w:rPr>
            </w:pPr>
          </w:p>
          <w:p w14:paraId="5987E173" w14:textId="77777777" w:rsidR="00945584" w:rsidRPr="007D089D" w:rsidRDefault="00945584" w:rsidP="00D02A3D">
            <w:pPr>
              <w:jc w:val="left"/>
              <w:rPr>
                <w:iCs/>
                <w:sz w:val="24"/>
                <w:szCs w:val="24"/>
              </w:rPr>
            </w:pPr>
          </w:p>
          <w:p w14:paraId="4CE0EAF8" w14:textId="77777777" w:rsidR="00945584" w:rsidRPr="007D089D" w:rsidRDefault="00945584" w:rsidP="00D02A3D">
            <w:pPr>
              <w:jc w:val="left"/>
              <w:rPr>
                <w:iCs/>
                <w:sz w:val="24"/>
                <w:szCs w:val="24"/>
              </w:rPr>
            </w:pPr>
          </w:p>
          <w:p w14:paraId="6BA2FF09" w14:textId="77777777" w:rsidR="00945584" w:rsidRPr="007D089D" w:rsidRDefault="00945584" w:rsidP="00D02A3D">
            <w:pPr>
              <w:jc w:val="left"/>
              <w:rPr>
                <w:iCs/>
                <w:sz w:val="24"/>
                <w:szCs w:val="24"/>
              </w:rPr>
            </w:pPr>
          </w:p>
          <w:p w14:paraId="671EFF64" w14:textId="77777777" w:rsidR="00945584" w:rsidRPr="007D089D" w:rsidRDefault="00945584" w:rsidP="00D02A3D">
            <w:pPr>
              <w:jc w:val="left"/>
              <w:rPr>
                <w:iCs/>
                <w:sz w:val="24"/>
                <w:szCs w:val="24"/>
              </w:rPr>
            </w:pPr>
          </w:p>
          <w:p w14:paraId="2B389ABD" w14:textId="77777777" w:rsidR="00945584" w:rsidRPr="007D089D" w:rsidRDefault="00945584" w:rsidP="00D02A3D">
            <w:pPr>
              <w:jc w:val="left"/>
              <w:rPr>
                <w:iCs/>
                <w:sz w:val="24"/>
                <w:szCs w:val="24"/>
              </w:rPr>
            </w:pPr>
          </w:p>
          <w:p w14:paraId="3594FE5B" w14:textId="77777777" w:rsidR="00945584" w:rsidRPr="007D089D" w:rsidRDefault="00945584" w:rsidP="00D02A3D">
            <w:pPr>
              <w:jc w:val="left"/>
              <w:rPr>
                <w:iCs/>
                <w:sz w:val="24"/>
                <w:szCs w:val="24"/>
              </w:rPr>
            </w:pPr>
          </w:p>
          <w:p w14:paraId="2FEEBDA7" w14:textId="77777777" w:rsidR="00945584" w:rsidRPr="007D089D" w:rsidRDefault="00945584" w:rsidP="00D02A3D">
            <w:pPr>
              <w:jc w:val="left"/>
              <w:rPr>
                <w:iCs/>
                <w:sz w:val="24"/>
                <w:szCs w:val="24"/>
              </w:rPr>
            </w:pPr>
          </w:p>
          <w:p w14:paraId="74EE8C47" w14:textId="77777777" w:rsidR="00945584" w:rsidRPr="007D089D" w:rsidRDefault="00945584" w:rsidP="00D02A3D">
            <w:pPr>
              <w:jc w:val="left"/>
              <w:rPr>
                <w:iCs/>
                <w:sz w:val="24"/>
                <w:szCs w:val="24"/>
              </w:rPr>
            </w:pPr>
          </w:p>
          <w:p w14:paraId="7E886D1C" w14:textId="77777777" w:rsidR="00945584" w:rsidRPr="007D089D" w:rsidRDefault="00945584" w:rsidP="00D02A3D">
            <w:pPr>
              <w:jc w:val="left"/>
              <w:rPr>
                <w:iCs/>
                <w:sz w:val="24"/>
                <w:szCs w:val="24"/>
              </w:rPr>
            </w:pPr>
          </w:p>
          <w:p w14:paraId="52CECBF9" w14:textId="77777777" w:rsidR="00945584" w:rsidRPr="007D089D" w:rsidRDefault="00945584" w:rsidP="00D02A3D">
            <w:pPr>
              <w:jc w:val="left"/>
              <w:rPr>
                <w:iCs/>
                <w:sz w:val="24"/>
                <w:szCs w:val="24"/>
              </w:rPr>
            </w:pPr>
          </w:p>
        </w:tc>
      </w:tr>
    </w:tbl>
    <w:p w14:paraId="152E4A3F" w14:textId="77777777" w:rsidR="00945584" w:rsidRPr="00764E91" w:rsidRDefault="00945584" w:rsidP="00945584">
      <w:pPr>
        <w:jc w:val="left"/>
        <w:rPr>
          <w:iCs/>
          <w:sz w:val="24"/>
          <w:szCs w:val="24"/>
        </w:rPr>
      </w:pPr>
    </w:p>
    <w:p w14:paraId="2BE31FFD" w14:textId="77777777" w:rsidR="00945584" w:rsidRDefault="00945584" w:rsidP="00945584">
      <w:pPr>
        <w:jc w:val="left"/>
        <w:rPr>
          <w:b/>
          <w:bCs/>
          <w:iCs/>
          <w:color w:val="00B050"/>
          <w:sz w:val="24"/>
          <w:szCs w:val="24"/>
        </w:rPr>
      </w:pPr>
    </w:p>
    <w:p w14:paraId="434F033A" w14:textId="77777777" w:rsidR="00945584" w:rsidRDefault="00945584" w:rsidP="00945584">
      <w:pPr>
        <w:jc w:val="left"/>
        <w:rPr>
          <w:b/>
          <w:bCs/>
          <w:iCs/>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260"/>
        <w:gridCol w:w="2285"/>
        <w:gridCol w:w="2262"/>
      </w:tblGrid>
      <w:tr w:rsidR="00945584" w:rsidRPr="0022501B" w14:paraId="4233EC27" w14:textId="77777777" w:rsidTr="00D02A3D">
        <w:tc>
          <w:tcPr>
            <w:tcW w:w="2302" w:type="dxa"/>
            <w:shd w:val="clear" w:color="auto" w:fill="E7E6E6"/>
          </w:tcPr>
          <w:p w14:paraId="493BAB80" w14:textId="77777777" w:rsidR="00945584" w:rsidRPr="0022501B" w:rsidRDefault="00945584" w:rsidP="00D02A3D">
            <w:pPr>
              <w:rPr>
                <w:iCs/>
              </w:rPr>
            </w:pPr>
            <w:r w:rsidRPr="0022501B">
              <w:rPr>
                <w:iCs/>
              </w:rPr>
              <w:t>KRAJ</w:t>
            </w:r>
          </w:p>
        </w:tc>
        <w:tc>
          <w:tcPr>
            <w:tcW w:w="2302" w:type="dxa"/>
            <w:shd w:val="clear" w:color="auto" w:fill="E7E6E6"/>
          </w:tcPr>
          <w:p w14:paraId="112F28C4" w14:textId="77777777" w:rsidR="00945584" w:rsidRPr="0022501B" w:rsidRDefault="00945584" w:rsidP="00D02A3D">
            <w:pPr>
              <w:rPr>
                <w:iCs/>
              </w:rPr>
            </w:pPr>
            <w:r w:rsidRPr="0022501B">
              <w:rPr>
                <w:iCs/>
              </w:rPr>
              <w:t>DATUM</w:t>
            </w:r>
          </w:p>
        </w:tc>
        <w:tc>
          <w:tcPr>
            <w:tcW w:w="2303" w:type="dxa"/>
            <w:shd w:val="clear" w:color="auto" w:fill="E7E6E6"/>
          </w:tcPr>
          <w:p w14:paraId="593BA3D2" w14:textId="77777777" w:rsidR="00945584" w:rsidRPr="0022501B" w:rsidRDefault="00945584" w:rsidP="00D02A3D">
            <w:pPr>
              <w:jc w:val="left"/>
              <w:rPr>
                <w:iCs/>
              </w:rPr>
            </w:pPr>
            <w:r w:rsidRPr="0022501B">
              <w:rPr>
                <w:iCs/>
              </w:rPr>
              <w:t xml:space="preserve">IME IN PRIIMEK POOBLAŠČENE OSEBE </w:t>
            </w:r>
          </w:p>
        </w:tc>
        <w:tc>
          <w:tcPr>
            <w:tcW w:w="2303" w:type="dxa"/>
            <w:shd w:val="clear" w:color="auto" w:fill="E7E6E6"/>
          </w:tcPr>
          <w:p w14:paraId="6008871A" w14:textId="77777777" w:rsidR="00945584" w:rsidRPr="0022501B" w:rsidRDefault="00945584" w:rsidP="00D02A3D">
            <w:pPr>
              <w:rPr>
                <w:iCs/>
              </w:rPr>
            </w:pPr>
            <w:r w:rsidRPr="0022501B">
              <w:rPr>
                <w:iCs/>
              </w:rPr>
              <w:t>PODPIS IN ŽIG</w:t>
            </w:r>
          </w:p>
        </w:tc>
      </w:tr>
      <w:tr w:rsidR="00945584" w:rsidRPr="0022501B" w14:paraId="4E3E24BC" w14:textId="77777777" w:rsidTr="00D02A3D">
        <w:tc>
          <w:tcPr>
            <w:tcW w:w="2302" w:type="dxa"/>
          </w:tcPr>
          <w:p w14:paraId="5CF769BC" w14:textId="77777777" w:rsidR="00945584" w:rsidRPr="0022501B" w:rsidRDefault="00945584" w:rsidP="00D02A3D">
            <w:pPr>
              <w:rPr>
                <w:iCs/>
              </w:rPr>
            </w:pPr>
          </w:p>
        </w:tc>
        <w:tc>
          <w:tcPr>
            <w:tcW w:w="2302" w:type="dxa"/>
          </w:tcPr>
          <w:p w14:paraId="1AA03BC6" w14:textId="77777777" w:rsidR="00945584" w:rsidRPr="0022501B" w:rsidRDefault="00945584" w:rsidP="00D02A3D">
            <w:pPr>
              <w:rPr>
                <w:iCs/>
              </w:rPr>
            </w:pPr>
          </w:p>
        </w:tc>
        <w:tc>
          <w:tcPr>
            <w:tcW w:w="2303" w:type="dxa"/>
          </w:tcPr>
          <w:p w14:paraId="1021D2AE" w14:textId="77777777" w:rsidR="00945584" w:rsidRPr="0022501B" w:rsidRDefault="00945584" w:rsidP="00D02A3D">
            <w:pPr>
              <w:rPr>
                <w:iCs/>
              </w:rPr>
            </w:pPr>
          </w:p>
          <w:p w14:paraId="7C9C1614" w14:textId="77777777" w:rsidR="00945584" w:rsidRPr="0022501B" w:rsidRDefault="00945584" w:rsidP="00D02A3D">
            <w:pPr>
              <w:rPr>
                <w:iCs/>
              </w:rPr>
            </w:pPr>
          </w:p>
          <w:p w14:paraId="0B07F84D" w14:textId="77777777" w:rsidR="00945584" w:rsidRPr="0022501B" w:rsidRDefault="00945584" w:rsidP="00D02A3D">
            <w:pPr>
              <w:rPr>
                <w:iCs/>
              </w:rPr>
            </w:pPr>
          </w:p>
          <w:p w14:paraId="4BCD5F57" w14:textId="77777777" w:rsidR="00945584" w:rsidRPr="0022501B" w:rsidRDefault="00945584" w:rsidP="00D02A3D">
            <w:pPr>
              <w:rPr>
                <w:iCs/>
              </w:rPr>
            </w:pPr>
          </w:p>
        </w:tc>
        <w:tc>
          <w:tcPr>
            <w:tcW w:w="2303" w:type="dxa"/>
          </w:tcPr>
          <w:p w14:paraId="20CF5D61" w14:textId="77777777" w:rsidR="00945584" w:rsidRPr="0022501B" w:rsidRDefault="00945584" w:rsidP="00D02A3D">
            <w:pPr>
              <w:rPr>
                <w:iCs/>
              </w:rPr>
            </w:pPr>
          </w:p>
        </w:tc>
      </w:tr>
    </w:tbl>
    <w:p w14:paraId="4114199D" w14:textId="77777777" w:rsidR="00945584" w:rsidRDefault="00945584" w:rsidP="00945584">
      <w:pPr>
        <w:jc w:val="left"/>
        <w:rPr>
          <w:b/>
          <w:bCs/>
          <w:iCs/>
          <w:color w:val="00B050"/>
          <w:sz w:val="24"/>
          <w:szCs w:val="24"/>
        </w:rPr>
      </w:pPr>
    </w:p>
    <w:p w14:paraId="3B27634B" w14:textId="77777777" w:rsidR="00945584" w:rsidRPr="0008429C" w:rsidRDefault="00945584" w:rsidP="00945584">
      <w:pPr>
        <w:jc w:val="center"/>
        <w:rPr>
          <w:i/>
          <w:szCs w:val="20"/>
        </w:rPr>
      </w:pPr>
    </w:p>
    <w:p w14:paraId="7119041E" w14:textId="77777777" w:rsidR="00945584" w:rsidRPr="0008429C" w:rsidRDefault="00945584" w:rsidP="00945584">
      <w:pPr>
        <w:jc w:val="center"/>
        <w:rPr>
          <w:i/>
          <w:szCs w:val="20"/>
        </w:rPr>
      </w:pPr>
    </w:p>
    <w:p w14:paraId="67BFE4DD" w14:textId="77777777" w:rsidR="00945584" w:rsidRPr="0008429C" w:rsidRDefault="00945584" w:rsidP="00945584">
      <w:pPr>
        <w:jc w:val="center"/>
        <w:rPr>
          <w:i/>
          <w:szCs w:val="20"/>
        </w:rPr>
      </w:pPr>
      <w:r w:rsidRPr="0008429C">
        <w:rPr>
          <w:i/>
          <w:szCs w:val="20"/>
        </w:rPr>
        <w:t xml:space="preserve"> V primeru, da ponudnik potrebuje več obrazcev, jih lahko razmnoži. </w:t>
      </w:r>
    </w:p>
    <w:p w14:paraId="47BBD6C4" w14:textId="77777777" w:rsidR="00945584" w:rsidRDefault="00945584" w:rsidP="00945584">
      <w:pPr>
        <w:jc w:val="center"/>
        <w:rPr>
          <w:iCs/>
          <w:szCs w:val="20"/>
        </w:rPr>
      </w:pPr>
    </w:p>
    <w:p w14:paraId="0C2AE6F0" w14:textId="77777777" w:rsidR="00460D12" w:rsidRDefault="00460D12" w:rsidP="00705778">
      <w:pPr>
        <w:jc w:val="left"/>
        <w:rPr>
          <w:b/>
          <w:iCs/>
          <w:color w:val="00B050"/>
          <w:sz w:val="24"/>
          <w:szCs w:val="24"/>
        </w:rPr>
      </w:pPr>
    </w:p>
    <w:p w14:paraId="64EA2E79" w14:textId="77777777" w:rsidR="009557E3" w:rsidRDefault="009557E3" w:rsidP="00705778">
      <w:pPr>
        <w:jc w:val="left"/>
        <w:rPr>
          <w:b/>
          <w:iCs/>
          <w:color w:val="00B050"/>
          <w:sz w:val="24"/>
          <w:szCs w:val="24"/>
        </w:rPr>
      </w:pPr>
    </w:p>
    <w:p w14:paraId="0705B506" w14:textId="77777777" w:rsidR="009557E3" w:rsidRDefault="009557E3" w:rsidP="00705778">
      <w:pPr>
        <w:jc w:val="left"/>
        <w:rPr>
          <w:b/>
          <w:iCs/>
          <w:color w:val="00B050"/>
          <w:sz w:val="24"/>
          <w:szCs w:val="24"/>
        </w:rPr>
      </w:pPr>
    </w:p>
    <w:p w14:paraId="00FE4B39" w14:textId="77777777" w:rsidR="00DA4D21" w:rsidRDefault="00DA4D21" w:rsidP="00705778">
      <w:pPr>
        <w:jc w:val="left"/>
        <w:rPr>
          <w:b/>
          <w:iCs/>
          <w:color w:val="00B050"/>
          <w:sz w:val="24"/>
          <w:szCs w:val="24"/>
        </w:rPr>
      </w:pPr>
    </w:p>
    <w:p w14:paraId="36988B58" w14:textId="77777777" w:rsidR="004C0130" w:rsidRDefault="004C0130" w:rsidP="00705778">
      <w:pPr>
        <w:jc w:val="left"/>
        <w:rPr>
          <w:b/>
          <w:iCs/>
          <w:color w:val="00B050"/>
          <w:sz w:val="24"/>
          <w:szCs w:val="24"/>
        </w:rPr>
      </w:pPr>
    </w:p>
    <w:p w14:paraId="5CAB5066" w14:textId="77777777" w:rsidR="00E84B82" w:rsidRDefault="00E84B82" w:rsidP="00E84B82">
      <w:pPr>
        <w:rPr>
          <w:b/>
          <w:bCs/>
          <w:iCs/>
          <w:color w:val="0070C0"/>
          <w:sz w:val="24"/>
          <w:szCs w:val="24"/>
        </w:rPr>
      </w:pPr>
    </w:p>
    <w:p w14:paraId="3338506B" w14:textId="77777777" w:rsidR="00E84B82" w:rsidRPr="00BB1245" w:rsidRDefault="00E84B82" w:rsidP="00B17892">
      <w:pPr>
        <w:numPr>
          <w:ilvl w:val="0"/>
          <w:numId w:val="9"/>
        </w:numPr>
        <w:rPr>
          <w:b/>
          <w:bCs/>
          <w:iCs/>
          <w:color w:val="0070C0"/>
          <w:sz w:val="24"/>
          <w:szCs w:val="24"/>
        </w:rPr>
      </w:pPr>
      <w:bookmarkStart w:id="0" w:name="_Hlk219208418"/>
      <w:r w:rsidRPr="00E84B82">
        <w:rPr>
          <w:b/>
          <w:bCs/>
          <w:iCs/>
          <w:color w:val="0070C0"/>
          <w:sz w:val="24"/>
          <w:szCs w:val="24"/>
        </w:rPr>
        <w:lastRenderedPageBreak/>
        <w:t>IZJAVA O SPOŠTOVANJU ZAHTEV IZ UREDBE O ZELENEM JAVNEM NAROČANJU</w:t>
      </w:r>
    </w:p>
    <w:bookmarkEnd w:id="0"/>
    <w:p w14:paraId="1271D9E9" w14:textId="77777777" w:rsidR="009557E3" w:rsidRDefault="009557E3" w:rsidP="009557E3">
      <w:pPr>
        <w:rPr>
          <w:rFonts w:eastAsia="Calibri"/>
        </w:rPr>
      </w:pPr>
    </w:p>
    <w:p w14:paraId="34C18C99" w14:textId="77777777" w:rsidR="00E84B82" w:rsidRDefault="00E84B82" w:rsidP="00D13AF9">
      <w:pPr>
        <w:pStyle w:val="Odstavekseznama"/>
        <w:ind w:left="0"/>
        <w:rPr>
          <w:rFonts w:eastAsia="Calibri"/>
          <w:szCs w:val="20"/>
        </w:rPr>
      </w:pPr>
      <w:bookmarkStart w:id="1" w:name="_Hlk219208081"/>
    </w:p>
    <w:p w14:paraId="003B91F8" w14:textId="77777777" w:rsidR="00D13AF9" w:rsidRPr="00E84B82" w:rsidRDefault="00D13AF9" w:rsidP="00D13AF9">
      <w:pPr>
        <w:pStyle w:val="Odstavekseznama"/>
        <w:ind w:left="0"/>
        <w:rPr>
          <w:rFonts w:eastAsia="Calibri"/>
          <w:szCs w:val="20"/>
        </w:rPr>
      </w:pPr>
    </w:p>
    <w:p w14:paraId="085B760B" w14:textId="08ADA563" w:rsidR="00E84B82" w:rsidRPr="00E84B82" w:rsidRDefault="00E84B82" w:rsidP="00E84B82">
      <w:pPr>
        <w:pStyle w:val="Odstavekseznama"/>
        <w:ind w:left="0"/>
        <w:rPr>
          <w:rFonts w:eastAsia="Calibri"/>
          <w:szCs w:val="20"/>
        </w:rPr>
      </w:pPr>
      <w:r w:rsidRPr="00E84B82">
        <w:rPr>
          <w:rFonts w:eastAsia="Calibri"/>
          <w:szCs w:val="20"/>
        </w:rPr>
        <w:t xml:space="preserve">V postopku za izvedbo javnega naročila </w:t>
      </w:r>
      <w:r w:rsidR="005A0FC0" w:rsidRPr="005A0FC0">
        <w:rPr>
          <w:rFonts w:eastAsia="Calibri"/>
          <w:szCs w:val="20"/>
        </w:rPr>
        <w:t>Obnova Vrtca Trbovlje – enota Ciciban</w:t>
      </w:r>
      <w:r w:rsidR="00C75FCA">
        <w:rPr>
          <w:rFonts w:eastAsia="Calibri"/>
          <w:szCs w:val="20"/>
        </w:rPr>
        <w:t>,</w:t>
      </w:r>
    </w:p>
    <w:p w14:paraId="37CC3826" w14:textId="77777777" w:rsidR="00E84B82" w:rsidRDefault="00E84B82" w:rsidP="00E84B82">
      <w:pPr>
        <w:pStyle w:val="Odstavekseznama"/>
        <w:ind w:left="0"/>
        <w:rPr>
          <w:rFonts w:eastAsia="Calibri"/>
          <w:szCs w:val="20"/>
        </w:rPr>
      </w:pPr>
    </w:p>
    <w:p w14:paraId="3092DBD8" w14:textId="77777777" w:rsidR="00E84B82" w:rsidRPr="00E84B82" w:rsidRDefault="00E84B82" w:rsidP="00E84B82">
      <w:pPr>
        <w:pStyle w:val="Odstavekseznama"/>
        <w:ind w:left="0"/>
        <w:rPr>
          <w:rFonts w:eastAsia="Calibri"/>
          <w:szCs w:val="20"/>
        </w:rPr>
      </w:pPr>
      <w:r w:rsidRPr="00E84B82">
        <w:rPr>
          <w:rFonts w:eastAsia="Calibri"/>
          <w:szCs w:val="20"/>
        </w:rPr>
        <w:t xml:space="preserve">ponudnik _____________________________________________ izjavljam, da bom pri izvedbi predmeta javnega naročila spoštoval zahteve iz Uredbe o zelenem javnem naročanju in gradnjo izvedel skladno s tehničnimi zahtevami naročnika. </w:t>
      </w:r>
    </w:p>
    <w:p w14:paraId="0D08B40E" w14:textId="77777777" w:rsidR="00E84B82" w:rsidRPr="00E84B82" w:rsidRDefault="00E84B82" w:rsidP="00E84B82">
      <w:pPr>
        <w:pStyle w:val="Odstavekseznama"/>
        <w:rPr>
          <w:rFonts w:eastAsia="Calibri"/>
          <w:szCs w:val="20"/>
        </w:rPr>
      </w:pPr>
    </w:p>
    <w:p w14:paraId="21F0349C" w14:textId="77777777" w:rsidR="009557E3" w:rsidRDefault="009557E3" w:rsidP="009557E3">
      <w:pPr>
        <w:pStyle w:val="Odstavekseznama"/>
        <w:ind w:left="0"/>
        <w:rPr>
          <w:rFonts w:cs="Arial"/>
          <w:szCs w:val="20"/>
        </w:rPr>
      </w:pPr>
    </w:p>
    <w:p w14:paraId="171F0F01" w14:textId="77777777" w:rsidR="009557E3" w:rsidRDefault="009557E3" w:rsidP="009557E3">
      <w:pPr>
        <w:pStyle w:val="Odstavekseznama"/>
        <w:ind w:left="0"/>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260"/>
        <w:gridCol w:w="2285"/>
        <w:gridCol w:w="2262"/>
      </w:tblGrid>
      <w:tr w:rsidR="00AE4681" w:rsidRPr="0022501B" w14:paraId="14ED4EA7" w14:textId="77777777" w:rsidTr="00D02A3D">
        <w:tc>
          <w:tcPr>
            <w:tcW w:w="2302" w:type="dxa"/>
            <w:shd w:val="clear" w:color="auto" w:fill="E7E6E6"/>
          </w:tcPr>
          <w:p w14:paraId="1D8F5409" w14:textId="77777777" w:rsidR="00AE4681" w:rsidRPr="0022501B" w:rsidRDefault="00AE4681" w:rsidP="00D02A3D">
            <w:pPr>
              <w:rPr>
                <w:iCs/>
              </w:rPr>
            </w:pPr>
            <w:r w:rsidRPr="0022501B">
              <w:rPr>
                <w:iCs/>
              </w:rPr>
              <w:t>KRAJ</w:t>
            </w:r>
          </w:p>
        </w:tc>
        <w:tc>
          <w:tcPr>
            <w:tcW w:w="2302" w:type="dxa"/>
            <w:shd w:val="clear" w:color="auto" w:fill="E7E6E6"/>
          </w:tcPr>
          <w:p w14:paraId="1E97995D" w14:textId="77777777" w:rsidR="00AE4681" w:rsidRPr="0022501B" w:rsidRDefault="00AE4681" w:rsidP="00D02A3D">
            <w:pPr>
              <w:rPr>
                <w:iCs/>
              </w:rPr>
            </w:pPr>
            <w:r w:rsidRPr="0022501B">
              <w:rPr>
                <w:iCs/>
              </w:rPr>
              <w:t>DATUM</w:t>
            </w:r>
          </w:p>
        </w:tc>
        <w:tc>
          <w:tcPr>
            <w:tcW w:w="2303" w:type="dxa"/>
            <w:shd w:val="clear" w:color="auto" w:fill="E7E6E6"/>
          </w:tcPr>
          <w:p w14:paraId="38E35230" w14:textId="77777777" w:rsidR="00AE4681" w:rsidRPr="0022501B" w:rsidRDefault="00AE4681" w:rsidP="00D02A3D">
            <w:pPr>
              <w:jc w:val="left"/>
              <w:rPr>
                <w:iCs/>
              </w:rPr>
            </w:pPr>
            <w:r w:rsidRPr="0022501B">
              <w:rPr>
                <w:iCs/>
              </w:rPr>
              <w:t xml:space="preserve">IME IN PRIIMEK POOBLAŠČENE OSEBE </w:t>
            </w:r>
          </w:p>
        </w:tc>
        <w:tc>
          <w:tcPr>
            <w:tcW w:w="2303" w:type="dxa"/>
            <w:shd w:val="clear" w:color="auto" w:fill="E7E6E6"/>
          </w:tcPr>
          <w:p w14:paraId="03D4C745" w14:textId="77777777" w:rsidR="00AE4681" w:rsidRPr="0022501B" w:rsidRDefault="00AE4681" w:rsidP="00D02A3D">
            <w:pPr>
              <w:rPr>
                <w:iCs/>
              </w:rPr>
            </w:pPr>
            <w:r w:rsidRPr="0022501B">
              <w:rPr>
                <w:iCs/>
              </w:rPr>
              <w:t>PODPIS IN ŽIG</w:t>
            </w:r>
          </w:p>
        </w:tc>
      </w:tr>
      <w:tr w:rsidR="00AE4681" w:rsidRPr="0022501B" w14:paraId="70D18659" w14:textId="77777777" w:rsidTr="00D02A3D">
        <w:tc>
          <w:tcPr>
            <w:tcW w:w="2302" w:type="dxa"/>
          </w:tcPr>
          <w:p w14:paraId="6EEF1310" w14:textId="77777777" w:rsidR="00AE4681" w:rsidRPr="0022501B" w:rsidRDefault="00AE4681" w:rsidP="00D02A3D">
            <w:pPr>
              <w:rPr>
                <w:iCs/>
              </w:rPr>
            </w:pPr>
          </w:p>
        </w:tc>
        <w:tc>
          <w:tcPr>
            <w:tcW w:w="2302" w:type="dxa"/>
          </w:tcPr>
          <w:p w14:paraId="64BB4811" w14:textId="77777777" w:rsidR="00AE4681" w:rsidRPr="0022501B" w:rsidRDefault="00AE4681" w:rsidP="00D02A3D">
            <w:pPr>
              <w:rPr>
                <w:iCs/>
              </w:rPr>
            </w:pPr>
          </w:p>
        </w:tc>
        <w:tc>
          <w:tcPr>
            <w:tcW w:w="2303" w:type="dxa"/>
          </w:tcPr>
          <w:p w14:paraId="7FC8ACBB" w14:textId="77777777" w:rsidR="00AE4681" w:rsidRPr="0022501B" w:rsidRDefault="00AE4681" w:rsidP="00D02A3D">
            <w:pPr>
              <w:rPr>
                <w:iCs/>
              </w:rPr>
            </w:pPr>
          </w:p>
          <w:p w14:paraId="50978C1A" w14:textId="77777777" w:rsidR="00AE4681" w:rsidRPr="0022501B" w:rsidRDefault="00AE4681" w:rsidP="00D02A3D">
            <w:pPr>
              <w:rPr>
                <w:iCs/>
              </w:rPr>
            </w:pPr>
          </w:p>
          <w:p w14:paraId="60E6992F" w14:textId="77777777" w:rsidR="00AE4681" w:rsidRPr="0022501B" w:rsidRDefault="00AE4681" w:rsidP="00D02A3D">
            <w:pPr>
              <w:rPr>
                <w:iCs/>
              </w:rPr>
            </w:pPr>
          </w:p>
          <w:p w14:paraId="098F94D1" w14:textId="77777777" w:rsidR="00AE4681" w:rsidRPr="0022501B" w:rsidRDefault="00AE4681" w:rsidP="00D02A3D">
            <w:pPr>
              <w:rPr>
                <w:iCs/>
              </w:rPr>
            </w:pPr>
          </w:p>
        </w:tc>
        <w:tc>
          <w:tcPr>
            <w:tcW w:w="2303" w:type="dxa"/>
          </w:tcPr>
          <w:p w14:paraId="644CC940" w14:textId="77777777" w:rsidR="00AE4681" w:rsidRPr="0022501B" w:rsidRDefault="00AE4681" w:rsidP="00D02A3D">
            <w:pPr>
              <w:rPr>
                <w:iCs/>
              </w:rPr>
            </w:pPr>
          </w:p>
        </w:tc>
      </w:tr>
    </w:tbl>
    <w:p w14:paraId="311BE5F7" w14:textId="77777777" w:rsidR="009557E3" w:rsidRDefault="009557E3" w:rsidP="009557E3">
      <w:pPr>
        <w:pStyle w:val="Odstavekseznama"/>
        <w:ind w:left="0"/>
        <w:rPr>
          <w:rFonts w:cs="Arial"/>
          <w:szCs w:val="20"/>
        </w:rPr>
      </w:pPr>
    </w:p>
    <w:p w14:paraId="16520249" w14:textId="77777777" w:rsidR="009557E3" w:rsidRPr="003A22D9" w:rsidRDefault="009557E3" w:rsidP="009557E3">
      <w:pPr>
        <w:pStyle w:val="Odstavekseznama"/>
        <w:ind w:left="0"/>
        <w:rPr>
          <w:rFonts w:cs="Arial"/>
          <w:szCs w:val="20"/>
        </w:rPr>
      </w:pPr>
    </w:p>
    <w:p w14:paraId="632E5DEB" w14:textId="77777777" w:rsidR="009557E3" w:rsidRPr="003A22D9" w:rsidRDefault="009557E3" w:rsidP="009557E3">
      <w:pPr>
        <w:rPr>
          <w:rFonts w:cs="Arial"/>
          <w:szCs w:val="20"/>
        </w:rPr>
      </w:pPr>
    </w:p>
    <w:p w14:paraId="04D5F171" w14:textId="77777777" w:rsidR="009557E3" w:rsidRPr="00042865" w:rsidRDefault="009557E3" w:rsidP="009557E3">
      <w:pPr>
        <w:tabs>
          <w:tab w:val="left" w:pos="939"/>
        </w:tabs>
        <w:rPr>
          <w:rFonts w:cs="Arial"/>
          <w:szCs w:val="20"/>
        </w:rPr>
      </w:pPr>
    </w:p>
    <w:p w14:paraId="1E9C3333" w14:textId="77777777" w:rsidR="009557E3" w:rsidRDefault="009557E3" w:rsidP="00705778">
      <w:pPr>
        <w:jc w:val="left"/>
        <w:rPr>
          <w:b/>
          <w:iCs/>
          <w:color w:val="00B050"/>
          <w:sz w:val="24"/>
          <w:szCs w:val="24"/>
        </w:rPr>
      </w:pPr>
    </w:p>
    <w:bookmarkEnd w:id="1"/>
    <w:p w14:paraId="6964F960" w14:textId="77777777" w:rsidR="009557E3" w:rsidRDefault="009557E3" w:rsidP="00705778">
      <w:pPr>
        <w:jc w:val="left"/>
        <w:rPr>
          <w:b/>
          <w:iCs/>
          <w:color w:val="00B050"/>
          <w:sz w:val="24"/>
          <w:szCs w:val="24"/>
        </w:rPr>
      </w:pPr>
    </w:p>
    <w:p w14:paraId="61BFCD83" w14:textId="77777777" w:rsidR="00460D12" w:rsidRDefault="00460D12" w:rsidP="00705778">
      <w:pPr>
        <w:jc w:val="left"/>
        <w:rPr>
          <w:b/>
          <w:iCs/>
          <w:color w:val="00B050"/>
          <w:sz w:val="24"/>
          <w:szCs w:val="24"/>
        </w:rPr>
      </w:pPr>
    </w:p>
    <w:p w14:paraId="163BFB2D" w14:textId="77777777" w:rsidR="00465401" w:rsidRDefault="00465401" w:rsidP="00705778">
      <w:pPr>
        <w:jc w:val="left"/>
        <w:rPr>
          <w:b/>
          <w:iCs/>
          <w:color w:val="00B050"/>
          <w:sz w:val="24"/>
          <w:szCs w:val="24"/>
        </w:rPr>
      </w:pPr>
    </w:p>
    <w:p w14:paraId="161FA5FF" w14:textId="77777777" w:rsidR="00AE4681" w:rsidRDefault="00AE4681" w:rsidP="00705778">
      <w:pPr>
        <w:jc w:val="left"/>
        <w:rPr>
          <w:b/>
          <w:iCs/>
          <w:color w:val="00B050"/>
          <w:sz w:val="24"/>
          <w:szCs w:val="24"/>
        </w:rPr>
      </w:pPr>
    </w:p>
    <w:p w14:paraId="572FE766" w14:textId="77777777" w:rsidR="00AE4681" w:rsidRDefault="00AE4681" w:rsidP="00705778">
      <w:pPr>
        <w:jc w:val="left"/>
        <w:rPr>
          <w:b/>
          <w:iCs/>
          <w:color w:val="00B050"/>
          <w:sz w:val="24"/>
          <w:szCs w:val="24"/>
        </w:rPr>
      </w:pPr>
    </w:p>
    <w:p w14:paraId="63CD23FF" w14:textId="77777777" w:rsidR="00AE4681" w:rsidRDefault="00AE4681" w:rsidP="00705778">
      <w:pPr>
        <w:jc w:val="left"/>
        <w:rPr>
          <w:b/>
          <w:iCs/>
          <w:color w:val="00B050"/>
          <w:sz w:val="24"/>
          <w:szCs w:val="24"/>
        </w:rPr>
      </w:pPr>
    </w:p>
    <w:p w14:paraId="4FEAD5B6" w14:textId="77777777" w:rsidR="00AE4681" w:rsidRDefault="00AE4681" w:rsidP="00705778">
      <w:pPr>
        <w:jc w:val="left"/>
        <w:rPr>
          <w:b/>
          <w:iCs/>
          <w:color w:val="00B050"/>
          <w:sz w:val="24"/>
          <w:szCs w:val="24"/>
        </w:rPr>
      </w:pPr>
    </w:p>
    <w:p w14:paraId="7F158C6B" w14:textId="77777777" w:rsidR="00AE4681" w:rsidRDefault="00AE4681" w:rsidP="00705778">
      <w:pPr>
        <w:jc w:val="left"/>
        <w:rPr>
          <w:b/>
          <w:iCs/>
          <w:color w:val="00B050"/>
          <w:sz w:val="24"/>
          <w:szCs w:val="24"/>
        </w:rPr>
      </w:pPr>
    </w:p>
    <w:p w14:paraId="78B8D4E3" w14:textId="77777777" w:rsidR="00AE4681" w:rsidRDefault="00AE4681" w:rsidP="00705778">
      <w:pPr>
        <w:jc w:val="left"/>
        <w:rPr>
          <w:b/>
          <w:iCs/>
          <w:color w:val="00B050"/>
          <w:sz w:val="24"/>
          <w:szCs w:val="24"/>
        </w:rPr>
      </w:pPr>
    </w:p>
    <w:p w14:paraId="65CBF795" w14:textId="77777777" w:rsidR="00AE4681" w:rsidRDefault="00AE4681" w:rsidP="00705778">
      <w:pPr>
        <w:jc w:val="left"/>
        <w:rPr>
          <w:b/>
          <w:iCs/>
          <w:color w:val="00B050"/>
          <w:sz w:val="24"/>
          <w:szCs w:val="24"/>
        </w:rPr>
      </w:pPr>
    </w:p>
    <w:p w14:paraId="5CE5F75A" w14:textId="77777777" w:rsidR="00AE4681" w:rsidRDefault="00AE4681" w:rsidP="00705778">
      <w:pPr>
        <w:jc w:val="left"/>
        <w:rPr>
          <w:b/>
          <w:iCs/>
          <w:color w:val="00B050"/>
          <w:sz w:val="24"/>
          <w:szCs w:val="24"/>
        </w:rPr>
      </w:pPr>
    </w:p>
    <w:p w14:paraId="7D4F2AEE" w14:textId="77777777" w:rsidR="00AE4681" w:rsidRDefault="00AE4681" w:rsidP="00705778">
      <w:pPr>
        <w:jc w:val="left"/>
        <w:rPr>
          <w:b/>
          <w:iCs/>
          <w:color w:val="00B050"/>
          <w:sz w:val="24"/>
          <w:szCs w:val="24"/>
        </w:rPr>
      </w:pPr>
    </w:p>
    <w:p w14:paraId="612EFA99" w14:textId="77777777" w:rsidR="00AE4681" w:rsidRDefault="00AE4681" w:rsidP="00705778">
      <w:pPr>
        <w:jc w:val="left"/>
        <w:rPr>
          <w:b/>
          <w:iCs/>
          <w:color w:val="00B050"/>
          <w:sz w:val="24"/>
          <w:szCs w:val="24"/>
        </w:rPr>
      </w:pPr>
    </w:p>
    <w:p w14:paraId="6250AF73" w14:textId="77777777" w:rsidR="00AE4681" w:rsidRDefault="00AE4681" w:rsidP="00705778">
      <w:pPr>
        <w:jc w:val="left"/>
        <w:rPr>
          <w:b/>
          <w:iCs/>
          <w:color w:val="00B050"/>
          <w:sz w:val="24"/>
          <w:szCs w:val="24"/>
        </w:rPr>
      </w:pPr>
    </w:p>
    <w:p w14:paraId="4C67AFE2" w14:textId="77777777" w:rsidR="00AE4681" w:rsidRDefault="00AE4681" w:rsidP="00705778">
      <w:pPr>
        <w:jc w:val="left"/>
        <w:rPr>
          <w:b/>
          <w:iCs/>
          <w:color w:val="00B050"/>
          <w:sz w:val="24"/>
          <w:szCs w:val="24"/>
        </w:rPr>
      </w:pPr>
    </w:p>
    <w:p w14:paraId="40D35A87" w14:textId="77777777" w:rsidR="00AE4681" w:rsidRDefault="00AE4681" w:rsidP="00705778">
      <w:pPr>
        <w:jc w:val="left"/>
        <w:rPr>
          <w:b/>
          <w:iCs/>
          <w:color w:val="00B050"/>
          <w:sz w:val="24"/>
          <w:szCs w:val="24"/>
        </w:rPr>
      </w:pPr>
    </w:p>
    <w:p w14:paraId="0744B654" w14:textId="77777777" w:rsidR="00E84B82" w:rsidRDefault="00E84B82" w:rsidP="00705778">
      <w:pPr>
        <w:jc w:val="left"/>
        <w:rPr>
          <w:b/>
          <w:iCs/>
          <w:color w:val="00B050"/>
          <w:sz w:val="24"/>
          <w:szCs w:val="24"/>
        </w:rPr>
      </w:pPr>
    </w:p>
    <w:p w14:paraId="72135A5A" w14:textId="77777777" w:rsidR="00E84B82" w:rsidRDefault="00E84B82" w:rsidP="00705778">
      <w:pPr>
        <w:jc w:val="left"/>
        <w:rPr>
          <w:b/>
          <w:iCs/>
          <w:color w:val="00B050"/>
          <w:sz w:val="24"/>
          <w:szCs w:val="24"/>
        </w:rPr>
      </w:pPr>
    </w:p>
    <w:p w14:paraId="6B7E247B" w14:textId="77777777" w:rsidR="00E84B82" w:rsidRDefault="00E84B82" w:rsidP="00705778">
      <w:pPr>
        <w:jc w:val="left"/>
        <w:rPr>
          <w:b/>
          <w:iCs/>
          <w:color w:val="00B050"/>
          <w:sz w:val="24"/>
          <w:szCs w:val="24"/>
        </w:rPr>
      </w:pPr>
    </w:p>
    <w:p w14:paraId="614A7133" w14:textId="77777777" w:rsidR="00E84B82" w:rsidRDefault="00E84B82" w:rsidP="00705778">
      <w:pPr>
        <w:jc w:val="left"/>
        <w:rPr>
          <w:b/>
          <w:iCs/>
          <w:color w:val="00B050"/>
          <w:sz w:val="24"/>
          <w:szCs w:val="24"/>
        </w:rPr>
      </w:pPr>
    </w:p>
    <w:p w14:paraId="7FE5AEBB" w14:textId="77777777" w:rsidR="00E84B82" w:rsidRDefault="00E84B82" w:rsidP="00705778">
      <w:pPr>
        <w:jc w:val="left"/>
        <w:rPr>
          <w:b/>
          <w:iCs/>
          <w:color w:val="00B050"/>
          <w:sz w:val="24"/>
          <w:szCs w:val="24"/>
        </w:rPr>
      </w:pPr>
    </w:p>
    <w:p w14:paraId="296D29C8" w14:textId="77777777" w:rsidR="00E84B82" w:rsidRDefault="00E84B82" w:rsidP="00705778">
      <w:pPr>
        <w:jc w:val="left"/>
        <w:rPr>
          <w:b/>
          <w:iCs/>
          <w:color w:val="00B050"/>
          <w:sz w:val="24"/>
          <w:szCs w:val="24"/>
        </w:rPr>
      </w:pPr>
    </w:p>
    <w:p w14:paraId="5BE89C38" w14:textId="77777777" w:rsidR="00E84B82" w:rsidRDefault="00E84B82" w:rsidP="00705778">
      <w:pPr>
        <w:jc w:val="left"/>
        <w:rPr>
          <w:b/>
          <w:iCs/>
          <w:color w:val="00B050"/>
          <w:sz w:val="24"/>
          <w:szCs w:val="24"/>
        </w:rPr>
      </w:pPr>
    </w:p>
    <w:p w14:paraId="05BE03E3" w14:textId="77777777" w:rsidR="00E84B82" w:rsidRDefault="00E84B82" w:rsidP="00705778">
      <w:pPr>
        <w:jc w:val="left"/>
        <w:rPr>
          <w:b/>
          <w:iCs/>
          <w:color w:val="00B050"/>
          <w:sz w:val="24"/>
          <w:szCs w:val="24"/>
        </w:rPr>
      </w:pPr>
    </w:p>
    <w:p w14:paraId="65A7D263" w14:textId="77777777" w:rsidR="00E84B82" w:rsidRDefault="00E84B82" w:rsidP="00705778">
      <w:pPr>
        <w:jc w:val="left"/>
        <w:rPr>
          <w:b/>
          <w:iCs/>
          <w:color w:val="00B050"/>
          <w:sz w:val="24"/>
          <w:szCs w:val="24"/>
        </w:rPr>
      </w:pPr>
    </w:p>
    <w:p w14:paraId="2B735201" w14:textId="77777777" w:rsidR="005A0FC0" w:rsidRDefault="005A0FC0" w:rsidP="00705778">
      <w:pPr>
        <w:jc w:val="left"/>
        <w:rPr>
          <w:b/>
          <w:iCs/>
          <w:color w:val="00B050"/>
          <w:sz w:val="24"/>
          <w:szCs w:val="24"/>
        </w:rPr>
      </w:pPr>
    </w:p>
    <w:p w14:paraId="723EFF45" w14:textId="77777777" w:rsidR="00E84B82" w:rsidRDefault="00E84B82" w:rsidP="00705778">
      <w:pPr>
        <w:jc w:val="left"/>
        <w:rPr>
          <w:b/>
          <w:iCs/>
          <w:color w:val="00B050"/>
          <w:sz w:val="24"/>
          <w:szCs w:val="24"/>
        </w:rPr>
      </w:pPr>
    </w:p>
    <w:p w14:paraId="6079F7B5" w14:textId="77777777" w:rsidR="00D42DB8" w:rsidRPr="007E5E8A" w:rsidRDefault="00D42DB8" w:rsidP="00A9401F">
      <w:pPr>
        <w:jc w:val="left"/>
        <w:rPr>
          <w:b/>
          <w:bCs/>
          <w:iCs/>
          <w:color w:val="00B050"/>
          <w:sz w:val="24"/>
          <w:szCs w:val="24"/>
        </w:rPr>
      </w:pPr>
    </w:p>
    <w:p w14:paraId="4220CB5F" w14:textId="77777777" w:rsidR="00965946" w:rsidRPr="00BB1245" w:rsidRDefault="00965946" w:rsidP="009557E3">
      <w:pPr>
        <w:numPr>
          <w:ilvl w:val="0"/>
          <w:numId w:val="9"/>
        </w:numPr>
        <w:jc w:val="left"/>
        <w:rPr>
          <w:rStyle w:val="textcrnmanjsi1"/>
          <w:rFonts w:cs="Arial"/>
          <w:b/>
          <w:bCs/>
          <w:color w:val="0070C0"/>
        </w:rPr>
      </w:pPr>
      <w:bookmarkStart w:id="2" w:name="_Hlk219208052"/>
      <w:r w:rsidRPr="00BB1245">
        <w:rPr>
          <w:b/>
          <w:iCs/>
          <w:color w:val="0070C0"/>
          <w:sz w:val="24"/>
          <w:szCs w:val="24"/>
        </w:rPr>
        <w:lastRenderedPageBreak/>
        <w:t xml:space="preserve">IZJAVA O UDELEŽBI FIZIČNIH IN PRAVNIH OSEB V LASTNIŠTVU </w:t>
      </w:r>
    </w:p>
    <w:bookmarkEnd w:id="2"/>
    <w:p w14:paraId="7F26D592" w14:textId="77777777" w:rsidR="008B5E61" w:rsidRPr="00965946" w:rsidRDefault="008B5E61" w:rsidP="00A9401F">
      <w:pPr>
        <w:jc w:val="left"/>
        <w:rPr>
          <w:b/>
          <w:bCs/>
          <w:iCs/>
          <w:color w:val="00B050"/>
          <w:sz w:val="24"/>
          <w:szCs w:val="24"/>
        </w:rPr>
      </w:pPr>
    </w:p>
    <w:p w14:paraId="0FDC4EFC" w14:textId="77777777" w:rsidR="00965946" w:rsidRPr="00965946" w:rsidRDefault="00965946" w:rsidP="00965946">
      <w:pPr>
        <w:rPr>
          <w:rStyle w:val="textcrnmanjsi1"/>
          <w:rFonts w:ascii="Arial" w:hAnsi="Arial" w:cs="Arial"/>
          <w:bCs/>
          <w:sz w:val="20"/>
          <w:szCs w:val="20"/>
        </w:rPr>
      </w:pPr>
      <w:r w:rsidRPr="00965946">
        <w:rPr>
          <w:rStyle w:val="textcrnmanjsi1"/>
          <w:rFonts w:ascii="Arial" w:hAnsi="Arial" w:cs="Arial"/>
          <w:bCs/>
          <w:sz w:val="20"/>
          <w:szCs w:val="20"/>
        </w:rPr>
        <w:t>Zaradi namena iz 6. odstavka 14. člena Zakona o integriteti in preprečevanju korupcije (</w:t>
      </w:r>
      <w:r w:rsidR="004D20EE" w:rsidRPr="004D20EE">
        <w:rPr>
          <w:rStyle w:val="textcrnmanjsi1"/>
          <w:rFonts w:ascii="Arial" w:hAnsi="Arial" w:cs="Arial"/>
          <w:bCs/>
          <w:sz w:val="20"/>
          <w:szCs w:val="20"/>
        </w:rPr>
        <w:t xml:space="preserve">Uradni list RS, št. 69/11 – uradno prečiščeno besedilo, 158/20, 3/22 – </w:t>
      </w:r>
      <w:proofErr w:type="spellStart"/>
      <w:r w:rsidR="004D20EE" w:rsidRPr="004D20EE">
        <w:rPr>
          <w:rStyle w:val="textcrnmanjsi1"/>
          <w:rFonts w:ascii="Arial" w:hAnsi="Arial" w:cs="Arial"/>
          <w:bCs/>
          <w:sz w:val="20"/>
          <w:szCs w:val="20"/>
        </w:rPr>
        <w:t>ZDeb</w:t>
      </w:r>
      <w:proofErr w:type="spellEnd"/>
      <w:r w:rsidR="004D20EE" w:rsidRPr="004D20EE">
        <w:rPr>
          <w:rStyle w:val="textcrnmanjsi1"/>
          <w:rFonts w:ascii="Arial" w:hAnsi="Arial" w:cs="Arial"/>
          <w:bCs/>
          <w:sz w:val="20"/>
          <w:szCs w:val="20"/>
        </w:rPr>
        <w:t xml:space="preserve"> in 16/23 – </w:t>
      </w:r>
      <w:proofErr w:type="spellStart"/>
      <w:r w:rsidR="004D20EE" w:rsidRPr="004D20EE">
        <w:rPr>
          <w:rStyle w:val="textcrnmanjsi1"/>
          <w:rFonts w:ascii="Arial" w:hAnsi="Arial" w:cs="Arial"/>
          <w:bCs/>
          <w:sz w:val="20"/>
          <w:szCs w:val="20"/>
        </w:rPr>
        <w:t>ZZPri</w:t>
      </w:r>
      <w:proofErr w:type="spellEnd"/>
      <w:r w:rsidRPr="00965946">
        <w:rPr>
          <w:rStyle w:val="textcrnmanjsi1"/>
          <w:rFonts w:ascii="Arial" w:hAnsi="Arial" w:cs="Arial"/>
          <w:bCs/>
          <w:sz w:val="20"/>
          <w:szCs w:val="20"/>
        </w:rPr>
        <w:t xml:space="preserve">), </w:t>
      </w:r>
      <w:proofErr w:type="spellStart"/>
      <w:r w:rsidRPr="00965946">
        <w:rPr>
          <w:rStyle w:val="textcrnmanjsi1"/>
          <w:rFonts w:ascii="Arial" w:hAnsi="Arial" w:cs="Arial"/>
          <w:bCs/>
          <w:sz w:val="20"/>
          <w:szCs w:val="20"/>
        </w:rPr>
        <w:t>t.j</w:t>
      </w:r>
      <w:proofErr w:type="spellEnd"/>
      <w:r w:rsidRPr="00965946">
        <w:rPr>
          <w:rStyle w:val="textcrnmanjsi1"/>
          <w:rFonts w:ascii="Arial" w:hAnsi="Arial" w:cs="Arial"/>
          <w:bCs/>
          <w:sz w:val="20"/>
          <w:szCs w:val="20"/>
        </w:rPr>
        <w:t xml:space="preserve">. zaradi zagotovitve transparentnosti posla in preprečitve korupcijskih tveganj pri sklepanju poslov kot zakoniti zastopnik ponudnika v postopku javnega naročanja podajam naslednjo </w:t>
      </w:r>
    </w:p>
    <w:p w14:paraId="11CEC04A" w14:textId="77777777" w:rsidR="00965946" w:rsidRPr="00965946" w:rsidRDefault="00965946" w:rsidP="00965946">
      <w:pPr>
        <w:spacing w:line="240" w:lineRule="auto"/>
        <w:rPr>
          <w:rStyle w:val="textcrnmanjsi1"/>
          <w:rFonts w:ascii="Arial" w:hAnsi="Arial" w:cs="Arial"/>
          <w:bCs/>
          <w:sz w:val="20"/>
          <w:szCs w:val="20"/>
        </w:rPr>
      </w:pPr>
    </w:p>
    <w:p w14:paraId="43B386D6" w14:textId="77777777" w:rsidR="00965946" w:rsidRPr="00965946" w:rsidRDefault="00965946" w:rsidP="00965946">
      <w:pPr>
        <w:spacing w:line="240" w:lineRule="auto"/>
        <w:jc w:val="center"/>
        <w:rPr>
          <w:rStyle w:val="textcrnmanjsi1"/>
          <w:rFonts w:ascii="Arial" w:hAnsi="Arial" w:cs="Arial"/>
          <w:b/>
          <w:bCs/>
          <w:sz w:val="20"/>
          <w:szCs w:val="20"/>
        </w:rPr>
      </w:pPr>
      <w:r w:rsidRPr="00965946">
        <w:rPr>
          <w:rStyle w:val="textcrnmanjsi1"/>
          <w:rFonts w:ascii="Arial" w:hAnsi="Arial" w:cs="Arial"/>
          <w:b/>
          <w:bCs/>
          <w:sz w:val="20"/>
          <w:szCs w:val="20"/>
        </w:rPr>
        <w:t xml:space="preserve">IZJAVO O UDELEŽBI FIZIČNIH IN PRAVNIH OSEB V LASTNIŠTVU </w:t>
      </w:r>
    </w:p>
    <w:p w14:paraId="5948A32C" w14:textId="77777777" w:rsidR="008B5E61" w:rsidRPr="00965946" w:rsidRDefault="008B5E61" w:rsidP="00A9401F">
      <w:pPr>
        <w:jc w:val="left"/>
        <w:rPr>
          <w:bCs/>
          <w:iCs/>
          <w:szCs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695"/>
      </w:tblGrid>
      <w:tr w:rsidR="00965946" w:rsidRPr="00965946" w14:paraId="2B9815DE" w14:textId="77777777" w:rsidTr="00740BA3">
        <w:tc>
          <w:tcPr>
            <w:tcW w:w="9640" w:type="dxa"/>
            <w:gridSpan w:val="3"/>
            <w:shd w:val="clear" w:color="auto" w:fill="E7E6E6"/>
          </w:tcPr>
          <w:p w14:paraId="52A8AA3F" w14:textId="77777777" w:rsidR="00965946" w:rsidRPr="00B527D0" w:rsidRDefault="00965946" w:rsidP="00B527D0">
            <w:pPr>
              <w:jc w:val="center"/>
              <w:rPr>
                <w:rFonts w:cs="Arial"/>
              </w:rPr>
            </w:pPr>
            <w:r w:rsidRPr="00B527D0">
              <w:rPr>
                <w:rFonts w:cs="Arial"/>
              </w:rPr>
              <w:t>OSNOVNI PODATKI</w:t>
            </w:r>
            <w:r w:rsidR="00821CFE">
              <w:rPr>
                <w:rFonts w:cs="Arial"/>
              </w:rPr>
              <w:t xml:space="preserve"> O PONUDNIKU</w:t>
            </w:r>
          </w:p>
        </w:tc>
      </w:tr>
      <w:tr w:rsidR="00965946" w:rsidRPr="00965946" w14:paraId="717C2BB7" w14:textId="77777777" w:rsidTr="003209D2">
        <w:tc>
          <w:tcPr>
            <w:tcW w:w="2429" w:type="dxa"/>
            <w:shd w:val="clear" w:color="auto" w:fill="E7E6E6"/>
          </w:tcPr>
          <w:p w14:paraId="048BBD78" w14:textId="77777777" w:rsidR="00965946" w:rsidRPr="00B527D0" w:rsidRDefault="00965946" w:rsidP="00B527D0">
            <w:pPr>
              <w:rPr>
                <w:rFonts w:cs="Arial"/>
              </w:rPr>
            </w:pPr>
            <w:r w:rsidRPr="00B527D0">
              <w:rPr>
                <w:rFonts w:cs="Arial"/>
              </w:rPr>
              <w:t>NAZIV ALI IME</w:t>
            </w:r>
          </w:p>
        </w:tc>
        <w:tc>
          <w:tcPr>
            <w:tcW w:w="7211" w:type="dxa"/>
            <w:gridSpan w:val="2"/>
          </w:tcPr>
          <w:p w14:paraId="7FF05392" w14:textId="77777777" w:rsidR="00965946" w:rsidRPr="00B527D0" w:rsidRDefault="00965946" w:rsidP="00B527D0">
            <w:pPr>
              <w:rPr>
                <w:rFonts w:cs="Arial"/>
              </w:rPr>
            </w:pPr>
          </w:p>
          <w:p w14:paraId="41C303F8" w14:textId="77777777" w:rsidR="00965946" w:rsidRPr="00B527D0" w:rsidRDefault="00965946" w:rsidP="00B527D0">
            <w:pPr>
              <w:rPr>
                <w:rFonts w:cs="Arial"/>
              </w:rPr>
            </w:pPr>
          </w:p>
        </w:tc>
      </w:tr>
      <w:tr w:rsidR="00965946" w:rsidRPr="00965946" w14:paraId="1C25BB42" w14:textId="77777777" w:rsidTr="003209D2">
        <w:tc>
          <w:tcPr>
            <w:tcW w:w="2429" w:type="dxa"/>
            <w:shd w:val="clear" w:color="auto" w:fill="E7E6E6"/>
          </w:tcPr>
          <w:p w14:paraId="43A5F787" w14:textId="77777777" w:rsidR="00965946" w:rsidRPr="00B527D0" w:rsidRDefault="00965946" w:rsidP="00B527D0">
            <w:pPr>
              <w:rPr>
                <w:rFonts w:cs="Arial"/>
              </w:rPr>
            </w:pPr>
            <w:r w:rsidRPr="00B527D0">
              <w:rPr>
                <w:rFonts w:cs="Arial"/>
              </w:rPr>
              <w:t>NASLOV</w:t>
            </w:r>
          </w:p>
        </w:tc>
        <w:tc>
          <w:tcPr>
            <w:tcW w:w="7211" w:type="dxa"/>
            <w:gridSpan w:val="2"/>
          </w:tcPr>
          <w:p w14:paraId="5115CD2F" w14:textId="77777777" w:rsidR="00965946" w:rsidRPr="00B527D0" w:rsidRDefault="00965946" w:rsidP="00B527D0">
            <w:pPr>
              <w:rPr>
                <w:rFonts w:cs="Arial"/>
              </w:rPr>
            </w:pPr>
          </w:p>
          <w:p w14:paraId="4C6D676E" w14:textId="77777777" w:rsidR="00965946" w:rsidRPr="00B527D0" w:rsidRDefault="00965946" w:rsidP="00B527D0">
            <w:pPr>
              <w:rPr>
                <w:rFonts w:cs="Arial"/>
              </w:rPr>
            </w:pPr>
          </w:p>
        </w:tc>
      </w:tr>
      <w:tr w:rsidR="00965946" w:rsidRPr="00965946" w14:paraId="195DCFA1" w14:textId="77777777" w:rsidTr="003209D2">
        <w:trPr>
          <w:trHeight w:val="70"/>
        </w:trPr>
        <w:tc>
          <w:tcPr>
            <w:tcW w:w="2429" w:type="dxa"/>
            <w:shd w:val="clear" w:color="auto" w:fill="E7E6E6"/>
          </w:tcPr>
          <w:p w14:paraId="6E8D93B6" w14:textId="77777777" w:rsidR="00965946" w:rsidRPr="00B527D0" w:rsidRDefault="00965946" w:rsidP="00B527D0">
            <w:pPr>
              <w:rPr>
                <w:rFonts w:cs="Arial"/>
              </w:rPr>
            </w:pPr>
            <w:r w:rsidRPr="00B527D0">
              <w:rPr>
                <w:rFonts w:cs="Arial"/>
              </w:rPr>
              <w:t>DAVČNA ŠTEVILKA</w:t>
            </w:r>
          </w:p>
        </w:tc>
        <w:tc>
          <w:tcPr>
            <w:tcW w:w="7211" w:type="dxa"/>
            <w:gridSpan w:val="2"/>
          </w:tcPr>
          <w:p w14:paraId="4868AAEC" w14:textId="77777777" w:rsidR="00965946" w:rsidRPr="00B527D0" w:rsidRDefault="00965946" w:rsidP="00B527D0">
            <w:pPr>
              <w:rPr>
                <w:rFonts w:cs="Arial"/>
              </w:rPr>
            </w:pPr>
          </w:p>
          <w:p w14:paraId="7271F8AC" w14:textId="77777777" w:rsidR="00965946" w:rsidRPr="00B527D0" w:rsidRDefault="00965946" w:rsidP="00B527D0">
            <w:pPr>
              <w:rPr>
                <w:rFonts w:cs="Arial"/>
              </w:rPr>
            </w:pPr>
          </w:p>
        </w:tc>
      </w:tr>
      <w:tr w:rsidR="00965946" w:rsidRPr="00965946" w14:paraId="1ADF73A0" w14:textId="77777777" w:rsidTr="003209D2">
        <w:tc>
          <w:tcPr>
            <w:tcW w:w="2429" w:type="dxa"/>
            <w:shd w:val="clear" w:color="auto" w:fill="E7E6E6"/>
          </w:tcPr>
          <w:p w14:paraId="3EF311C1" w14:textId="77777777" w:rsidR="00965946" w:rsidRPr="00B527D0" w:rsidRDefault="00965946" w:rsidP="00B527D0">
            <w:pPr>
              <w:rPr>
                <w:rFonts w:cs="Arial"/>
              </w:rPr>
            </w:pPr>
            <w:r w:rsidRPr="00B527D0">
              <w:rPr>
                <w:rFonts w:cs="Arial"/>
              </w:rPr>
              <w:t>MATIČNA ŠTEVILKA</w:t>
            </w:r>
          </w:p>
        </w:tc>
        <w:tc>
          <w:tcPr>
            <w:tcW w:w="7211" w:type="dxa"/>
            <w:gridSpan w:val="2"/>
          </w:tcPr>
          <w:p w14:paraId="0DFCF0C8" w14:textId="77777777" w:rsidR="00965946" w:rsidRPr="00B527D0" w:rsidRDefault="00965946" w:rsidP="00B527D0">
            <w:pPr>
              <w:rPr>
                <w:rFonts w:cs="Arial"/>
              </w:rPr>
            </w:pPr>
          </w:p>
          <w:p w14:paraId="3BADF010" w14:textId="77777777" w:rsidR="00965946" w:rsidRPr="00B527D0" w:rsidRDefault="00965946" w:rsidP="00B527D0">
            <w:pPr>
              <w:rPr>
                <w:rFonts w:cs="Arial"/>
              </w:rPr>
            </w:pPr>
          </w:p>
        </w:tc>
      </w:tr>
      <w:tr w:rsidR="00965946" w:rsidRPr="00965946" w14:paraId="46573D98" w14:textId="77777777" w:rsidTr="003209D2">
        <w:tc>
          <w:tcPr>
            <w:tcW w:w="2429" w:type="dxa"/>
            <w:shd w:val="clear" w:color="auto" w:fill="E7E6E6"/>
          </w:tcPr>
          <w:p w14:paraId="0963847D" w14:textId="77777777" w:rsidR="00965946" w:rsidRPr="00B527D0" w:rsidRDefault="00965946" w:rsidP="00B527D0">
            <w:pPr>
              <w:jc w:val="left"/>
              <w:rPr>
                <w:rFonts w:cs="Arial"/>
              </w:rPr>
            </w:pPr>
            <w:r w:rsidRPr="00B527D0">
              <w:rPr>
                <w:rFonts w:cs="Arial"/>
              </w:rPr>
              <w:t>NOSILEC TIHE DRUŽBE (obkroži)</w:t>
            </w:r>
          </w:p>
        </w:tc>
        <w:tc>
          <w:tcPr>
            <w:tcW w:w="3516" w:type="dxa"/>
            <w:vAlign w:val="center"/>
          </w:tcPr>
          <w:p w14:paraId="49DE6E33" w14:textId="77777777" w:rsidR="00965946" w:rsidRPr="00B527D0" w:rsidRDefault="00965946" w:rsidP="00B527D0">
            <w:pPr>
              <w:jc w:val="center"/>
              <w:rPr>
                <w:rFonts w:cs="Arial"/>
              </w:rPr>
            </w:pPr>
            <w:r w:rsidRPr="00B527D0">
              <w:rPr>
                <w:rFonts w:cs="Arial"/>
              </w:rPr>
              <w:t>DA</w:t>
            </w:r>
          </w:p>
        </w:tc>
        <w:tc>
          <w:tcPr>
            <w:tcW w:w="3695" w:type="dxa"/>
            <w:vAlign w:val="center"/>
          </w:tcPr>
          <w:p w14:paraId="75367C9B" w14:textId="77777777" w:rsidR="00965946" w:rsidRPr="00B527D0" w:rsidRDefault="00965946" w:rsidP="00B527D0">
            <w:pPr>
              <w:jc w:val="center"/>
              <w:rPr>
                <w:rFonts w:cs="Arial"/>
              </w:rPr>
            </w:pPr>
            <w:r w:rsidRPr="00B527D0">
              <w:rPr>
                <w:rFonts w:cs="Arial"/>
              </w:rPr>
              <w:t>NE</w:t>
            </w:r>
          </w:p>
        </w:tc>
      </w:tr>
    </w:tbl>
    <w:p w14:paraId="1BE2D0A7" w14:textId="77777777" w:rsidR="008B5E61" w:rsidRDefault="008B5E61" w:rsidP="00A9401F">
      <w:pPr>
        <w:jc w:val="left"/>
        <w:rPr>
          <w:b/>
          <w:bCs/>
          <w:iCs/>
          <w:color w:val="00B050"/>
          <w:sz w:val="24"/>
          <w:szCs w:val="24"/>
        </w:rPr>
      </w:pPr>
    </w:p>
    <w:tbl>
      <w:tblPr>
        <w:tblpPr w:leftFromText="141" w:rightFromText="141" w:vertAnchor="text" w:horzAnchor="page" w:tblpX="1161" w:tblpY="12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984"/>
      </w:tblGrid>
      <w:tr w:rsidR="00C70CBC" w:rsidRPr="00B56709" w14:paraId="1E77AC08" w14:textId="77777777" w:rsidTr="00740BA3">
        <w:trPr>
          <w:trHeight w:val="462"/>
        </w:trPr>
        <w:tc>
          <w:tcPr>
            <w:tcW w:w="9747" w:type="dxa"/>
            <w:gridSpan w:val="5"/>
            <w:shd w:val="clear" w:color="auto" w:fill="E7E6E6"/>
          </w:tcPr>
          <w:p w14:paraId="676B67BD" w14:textId="77777777" w:rsidR="00C70CBC" w:rsidRPr="0008429C" w:rsidRDefault="00C70CBC" w:rsidP="00740BA3">
            <w:pPr>
              <w:jc w:val="center"/>
              <w:rPr>
                <w:rStyle w:val="textcrnmanjsi1"/>
                <w:rFonts w:cs="Arial"/>
                <w:b/>
                <w:color w:val="auto"/>
              </w:rPr>
            </w:pPr>
            <w:r w:rsidRPr="0008429C">
              <w:rPr>
                <w:rFonts w:cs="Arial"/>
                <w:b/>
              </w:rPr>
              <w:t>LASTNIŠKA STRUKTURA PONUDNIKA</w:t>
            </w:r>
          </w:p>
        </w:tc>
      </w:tr>
      <w:tr w:rsidR="00821CFE" w:rsidRPr="00B56709" w14:paraId="06694371" w14:textId="77777777" w:rsidTr="003209D2">
        <w:trPr>
          <w:trHeight w:val="722"/>
        </w:trPr>
        <w:tc>
          <w:tcPr>
            <w:tcW w:w="1309" w:type="dxa"/>
            <w:shd w:val="clear" w:color="auto" w:fill="E7E6E6"/>
          </w:tcPr>
          <w:p w14:paraId="700F77BC" w14:textId="77777777" w:rsidR="00821CFE" w:rsidRPr="00B527D0" w:rsidRDefault="00821CFE" w:rsidP="00740BA3">
            <w:pPr>
              <w:jc w:val="center"/>
              <w:rPr>
                <w:rStyle w:val="textcrnmanjsi1"/>
                <w:rFonts w:ascii="Arial" w:hAnsi="Arial" w:cs="Arial"/>
                <w:sz w:val="20"/>
                <w:szCs w:val="20"/>
              </w:rPr>
            </w:pPr>
          </w:p>
        </w:tc>
        <w:tc>
          <w:tcPr>
            <w:tcW w:w="2268" w:type="dxa"/>
            <w:hideMark/>
          </w:tcPr>
          <w:p w14:paraId="1C71566B" w14:textId="77777777" w:rsidR="00821CFE" w:rsidRPr="00B527D0" w:rsidRDefault="00821CFE" w:rsidP="00740BA3">
            <w:pPr>
              <w:jc w:val="center"/>
              <w:rPr>
                <w:rStyle w:val="textcrnmanjsi1"/>
                <w:rFonts w:ascii="Arial" w:hAnsi="Arial" w:cs="Arial"/>
                <w:sz w:val="20"/>
                <w:szCs w:val="20"/>
              </w:rPr>
            </w:pPr>
            <w:r w:rsidRPr="00B527D0">
              <w:rPr>
                <w:rStyle w:val="textcrnmanjsi1"/>
                <w:rFonts w:ascii="Arial" w:hAnsi="Arial" w:cs="Arial"/>
                <w:sz w:val="20"/>
                <w:szCs w:val="20"/>
              </w:rPr>
              <w:t>IME IN PRIIMEK</w:t>
            </w:r>
          </w:p>
          <w:p w14:paraId="430D08BC" w14:textId="77777777" w:rsidR="00821CFE" w:rsidRPr="00B527D0" w:rsidRDefault="00821CFE" w:rsidP="00740BA3">
            <w:pPr>
              <w:jc w:val="center"/>
              <w:rPr>
                <w:rStyle w:val="textcrnmanjsi1"/>
                <w:rFonts w:ascii="Arial" w:hAnsi="Arial" w:cs="Arial"/>
                <w:b/>
                <w:bCs/>
                <w:sz w:val="20"/>
                <w:szCs w:val="20"/>
              </w:rPr>
            </w:pPr>
            <w:r w:rsidRPr="00B527D0">
              <w:rPr>
                <w:rStyle w:val="textcrnmanjsi1"/>
                <w:rFonts w:ascii="Arial" w:hAnsi="Arial" w:cs="Arial"/>
                <w:sz w:val="20"/>
                <w:szCs w:val="20"/>
              </w:rPr>
              <w:t>/NAZIV</w:t>
            </w:r>
          </w:p>
        </w:tc>
        <w:tc>
          <w:tcPr>
            <w:tcW w:w="2485" w:type="dxa"/>
            <w:hideMark/>
          </w:tcPr>
          <w:p w14:paraId="6614E12C" w14:textId="77777777" w:rsidR="00821CFE" w:rsidRPr="00B527D0" w:rsidRDefault="00821CFE" w:rsidP="00740BA3">
            <w:pPr>
              <w:jc w:val="center"/>
              <w:rPr>
                <w:rStyle w:val="textcrnmanjsi1"/>
                <w:rFonts w:ascii="Arial" w:hAnsi="Arial" w:cs="Arial"/>
                <w:sz w:val="20"/>
                <w:szCs w:val="20"/>
              </w:rPr>
            </w:pPr>
            <w:r w:rsidRPr="00B527D0">
              <w:rPr>
                <w:rStyle w:val="textcrnmanjsi1"/>
                <w:rFonts w:ascii="Arial" w:hAnsi="Arial" w:cs="Arial"/>
                <w:sz w:val="20"/>
                <w:szCs w:val="20"/>
              </w:rPr>
              <w:t>PREBIVALIŠČE</w:t>
            </w:r>
          </w:p>
          <w:p w14:paraId="4A0F3CC3" w14:textId="77777777" w:rsidR="00821CFE" w:rsidRPr="00B527D0" w:rsidRDefault="00821CFE" w:rsidP="00740BA3">
            <w:pPr>
              <w:jc w:val="center"/>
              <w:rPr>
                <w:rStyle w:val="textcrnmanjsi1"/>
                <w:rFonts w:ascii="Arial" w:hAnsi="Arial" w:cs="Arial"/>
                <w:b/>
                <w:bCs/>
                <w:sz w:val="20"/>
                <w:szCs w:val="20"/>
              </w:rPr>
            </w:pPr>
            <w:r w:rsidRPr="00B527D0">
              <w:rPr>
                <w:rStyle w:val="textcrnmanjsi1"/>
                <w:rFonts w:ascii="Arial" w:hAnsi="Arial" w:cs="Arial"/>
                <w:sz w:val="20"/>
                <w:szCs w:val="20"/>
              </w:rPr>
              <w:t>/SEDEŽ</w:t>
            </w:r>
          </w:p>
        </w:tc>
        <w:tc>
          <w:tcPr>
            <w:tcW w:w="1701" w:type="dxa"/>
            <w:hideMark/>
          </w:tcPr>
          <w:p w14:paraId="459ACE45" w14:textId="77777777" w:rsidR="00821CFE" w:rsidRPr="00B527D0" w:rsidRDefault="00821CFE" w:rsidP="00740BA3">
            <w:pPr>
              <w:jc w:val="center"/>
              <w:rPr>
                <w:rStyle w:val="textcrnmanjsi1"/>
                <w:rFonts w:ascii="Arial" w:hAnsi="Arial" w:cs="Arial"/>
                <w:b/>
                <w:bCs/>
                <w:sz w:val="20"/>
                <w:szCs w:val="20"/>
              </w:rPr>
            </w:pPr>
            <w:r w:rsidRPr="00B527D0">
              <w:rPr>
                <w:rStyle w:val="textcrnmanjsi1"/>
                <w:rFonts w:ascii="Arial" w:hAnsi="Arial" w:cs="Arial"/>
                <w:sz w:val="20"/>
                <w:szCs w:val="20"/>
              </w:rPr>
              <w:t>Delež v lastništvu ponudnika (v %)</w:t>
            </w:r>
          </w:p>
        </w:tc>
        <w:tc>
          <w:tcPr>
            <w:tcW w:w="1984" w:type="dxa"/>
            <w:hideMark/>
          </w:tcPr>
          <w:p w14:paraId="5EE80734" w14:textId="77777777" w:rsidR="00821CFE" w:rsidRPr="00B527D0" w:rsidRDefault="00821CFE" w:rsidP="00740BA3">
            <w:pPr>
              <w:jc w:val="center"/>
              <w:rPr>
                <w:rStyle w:val="textcrnmanjsi1"/>
                <w:rFonts w:ascii="Arial" w:hAnsi="Arial" w:cs="Arial"/>
                <w:bCs/>
                <w:sz w:val="20"/>
                <w:szCs w:val="20"/>
              </w:rPr>
            </w:pPr>
            <w:r w:rsidRPr="00B527D0">
              <w:rPr>
                <w:rStyle w:val="textcrnmanjsi1"/>
                <w:rFonts w:ascii="Arial" w:hAnsi="Arial" w:cs="Arial"/>
                <w:sz w:val="20"/>
                <w:szCs w:val="20"/>
              </w:rPr>
              <w:t>Če gre za tihega družbenika, navedite nosilca tihe družbe</w:t>
            </w:r>
          </w:p>
        </w:tc>
      </w:tr>
      <w:tr w:rsidR="00C70CBC" w:rsidRPr="00B56709" w14:paraId="43E67386" w14:textId="77777777" w:rsidTr="003209D2">
        <w:tc>
          <w:tcPr>
            <w:tcW w:w="1309" w:type="dxa"/>
            <w:vMerge w:val="restart"/>
            <w:shd w:val="clear" w:color="auto" w:fill="E7E6E6"/>
            <w:vAlign w:val="center"/>
          </w:tcPr>
          <w:p w14:paraId="0F4CE899" w14:textId="77777777" w:rsidR="00C70CBC" w:rsidRPr="003B502F" w:rsidRDefault="00C70CBC" w:rsidP="00740BA3">
            <w:pPr>
              <w:jc w:val="center"/>
              <w:rPr>
                <w:rStyle w:val="textcrnmanjsi1"/>
                <w:rFonts w:ascii="Arial" w:hAnsi="Arial" w:cs="Arial"/>
                <w:bCs/>
              </w:rPr>
            </w:pPr>
            <w:r w:rsidRPr="003B502F">
              <w:rPr>
                <w:rStyle w:val="textcrnmanjsi1"/>
                <w:rFonts w:ascii="Arial" w:hAnsi="Arial" w:cs="Arial"/>
                <w:bCs/>
              </w:rPr>
              <w:t>PODATKI O FIZIČNIH OSEBAH</w:t>
            </w:r>
          </w:p>
        </w:tc>
        <w:tc>
          <w:tcPr>
            <w:tcW w:w="2268" w:type="dxa"/>
          </w:tcPr>
          <w:p w14:paraId="1483DEF2" w14:textId="77777777" w:rsidR="00C70CBC" w:rsidRPr="00B527D0" w:rsidRDefault="00C70CBC" w:rsidP="00740BA3">
            <w:pPr>
              <w:rPr>
                <w:rStyle w:val="textcrnmanjsi1"/>
                <w:rFonts w:cs="Arial"/>
                <w:bCs/>
              </w:rPr>
            </w:pPr>
          </w:p>
          <w:p w14:paraId="220CA795" w14:textId="77777777" w:rsidR="00C70CBC" w:rsidRPr="00B527D0" w:rsidRDefault="00C70CBC" w:rsidP="00740BA3">
            <w:pPr>
              <w:rPr>
                <w:rStyle w:val="textcrnmanjsi1"/>
                <w:rFonts w:cs="Arial"/>
                <w:bCs/>
              </w:rPr>
            </w:pPr>
          </w:p>
        </w:tc>
        <w:tc>
          <w:tcPr>
            <w:tcW w:w="2485" w:type="dxa"/>
          </w:tcPr>
          <w:p w14:paraId="5A85C569" w14:textId="77777777" w:rsidR="00C70CBC" w:rsidRPr="00B527D0" w:rsidRDefault="00C70CBC" w:rsidP="00740BA3">
            <w:pPr>
              <w:rPr>
                <w:rStyle w:val="textcrnmanjsi1"/>
                <w:rFonts w:cs="Arial"/>
                <w:bCs/>
              </w:rPr>
            </w:pPr>
          </w:p>
        </w:tc>
        <w:tc>
          <w:tcPr>
            <w:tcW w:w="1701" w:type="dxa"/>
          </w:tcPr>
          <w:p w14:paraId="58F33585" w14:textId="77777777" w:rsidR="00C70CBC" w:rsidRPr="00B527D0" w:rsidRDefault="00C70CBC" w:rsidP="00740BA3">
            <w:pPr>
              <w:rPr>
                <w:rStyle w:val="textcrnmanjsi1"/>
                <w:rFonts w:cs="Arial"/>
                <w:bCs/>
              </w:rPr>
            </w:pPr>
          </w:p>
        </w:tc>
        <w:tc>
          <w:tcPr>
            <w:tcW w:w="1984" w:type="dxa"/>
          </w:tcPr>
          <w:p w14:paraId="05590A22" w14:textId="77777777" w:rsidR="00C70CBC" w:rsidRPr="00B527D0" w:rsidRDefault="00C70CBC" w:rsidP="00740BA3">
            <w:pPr>
              <w:rPr>
                <w:rStyle w:val="textcrnmanjsi1"/>
                <w:rFonts w:cs="Arial"/>
                <w:bCs/>
              </w:rPr>
            </w:pPr>
          </w:p>
        </w:tc>
      </w:tr>
      <w:tr w:rsidR="00C70CBC" w:rsidRPr="00B56709" w14:paraId="3503C953" w14:textId="77777777" w:rsidTr="003209D2">
        <w:tc>
          <w:tcPr>
            <w:tcW w:w="1309" w:type="dxa"/>
            <w:vMerge/>
            <w:shd w:val="clear" w:color="auto" w:fill="E7E6E6"/>
          </w:tcPr>
          <w:p w14:paraId="7AEAA5DB" w14:textId="77777777" w:rsidR="00C70CBC" w:rsidRPr="00B527D0" w:rsidRDefault="00C70CBC" w:rsidP="00740BA3">
            <w:pPr>
              <w:rPr>
                <w:rStyle w:val="textcrnmanjsi1"/>
                <w:rFonts w:cs="Arial"/>
                <w:b/>
                <w:bCs/>
              </w:rPr>
            </w:pPr>
          </w:p>
        </w:tc>
        <w:tc>
          <w:tcPr>
            <w:tcW w:w="2268" w:type="dxa"/>
          </w:tcPr>
          <w:p w14:paraId="16E9BC05" w14:textId="77777777" w:rsidR="00C70CBC" w:rsidRPr="00B527D0" w:rsidRDefault="00C70CBC" w:rsidP="00740BA3">
            <w:pPr>
              <w:rPr>
                <w:rStyle w:val="textcrnmanjsi1"/>
                <w:rFonts w:cs="Arial"/>
                <w:b/>
                <w:bCs/>
              </w:rPr>
            </w:pPr>
          </w:p>
          <w:p w14:paraId="1FDED03A" w14:textId="77777777" w:rsidR="00C70CBC" w:rsidRPr="00B527D0" w:rsidRDefault="00C70CBC" w:rsidP="00740BA3">
            <w:pPr>
              <w:rPr>
                <w:rStyle w:val="textcrnmanjsi1"/>
                <w:rFonts w:cs="Arial"/>
                <w:b/>
                <w:bCs/>
              </w:rPr>
            </w:pPr>
          </w:p>
        </w:tc>
        <w:tc>
          <w:tcPr>
            <w:tcW w:w="2485" w:type="dxa"/>
          </w:tcPr>
          <w:p w14:paraId="41E714B1" w14:textId="77777777" w:rsidR="00C70CBC" w:rsidRPr="00B527D0" w:rsidRDefault="00C70CBC" w:rsidP="00740BA3">
            <w:pPr>
              <w:rPr>
                <w:rStyle w:val="textcrnmanjsi1"/>
                <w:rFonts w:cs="Arial"/>
                <w:b/>
                <w:bCs/>
              </w:rPr>
            </w:pPr>
          </w:p>
        </w:tc>
        <w:tc>
          <w:tcPr>
            <w:tcW w:w="1701" w:type="dxa"/>
          </w:tcPr>
          <w:p w14:paraId="5911990D" w14:textId="77777777" w:rsidR="00C70CBC" w:rsidRPr="00B527D0" w:rsidRDefault="00C70CBC" w:rsidP="00740BA3">
            <w:pPr>
              <w:rPr>
                <w:rStyle w:val="textcrnmanjsi1"/>
                <w:rFonts w:cs="Arial"/>
                <w:b/>
                <w:bCs/>
              </w:rPr>
            </w:pPr>
          </w:p>
        </w:tc>
        <w:tc>
          <w:tcPr>
            <w:tcW w:w="1984" w:type="dxa"/>
          </w:tcPr>
          <w:p w14:paraId="13295DE5" w14:textId="77777777" w:rsidR="00C70CBC" w:rsidRPr="00B527D0" w:rsidRDefault="00C70CBC" w:rsidP="00740BA3">
            <w:pPr>
              <w:rPr>
                <w:rStyle w:val="textcrnmanjsi1"/>
                <w:rFonts w:cs="Arial"/>
                <w:b/>
                <w:bCs/>
              </w:rPr>
            </w:pPr>
          </w:p>
        </w:tc>
      </w:tr>
      <w:tr w:rsidR="00C70CBC" w:rsidRPr="00B56709" w14:paraId="1D4B9258" w14:textId="77777777" w:rsidTr="003209D2">
        <w:tc>
          <w:tcPr>
            <w:tcW w:w="1309" w:type="dxa"/>
            <w:vMerge/>
            <w:shd w:val="clear" w:color="auto" w:fill="E7E6E6"/>
          </w:tcPr>
          <w:p w14:paraId="6D4F324B" w14:textId="77777777" w:rsidR="00C70CBC" w:rsidRPr="00B527D0" w:rsidRDefault="00C70CBC" w:rsidP="00740BA3">
            <w:pPr>
              <w:rPr>
                <w:rStyle w:val="textcrnmanjsi1"/>
                <w:rFonts w:cs="Arial"/>
                <w:b/>
                <w:bCs/>
              </w:rPr>
            </w:pPr>
          </w:p>
        </w:tc>
        <w:tc>
          <w:tcPr>
            <w:tcW w:w="2268" w:type="dxa"/>
          </w:tcPr>
          <w:p w14:paraId="1249497B" w14:textId="77777777" w:rsidR="00C70CBC" w:rsidRPr="00B527D0" w:rsidRDefault="00C70CBC" w:rsidP="00740BA3">
            <w:pPr>
              <w:rPr>
                <w:rStyle w:val="textcrnmanjsi1"/>
                <w:rFonts w:cs="Arial"/>
                <w:b/>
                <w:bCs/>
              </w:rPr>
            </w:pPr>
          </w:p>
          <w:p w14:paraId="2094AC42" w14:textId="77777777" w:rsidR="00C70CBC" w:rsidRPr="00B527D0" w:rsidRDefault="00C70CBC" w:rsidP="00740BA3">
            <w:pPr>
              <w:rPr>
                <w:rStyle w:val="textcrnmanjsi1"/>
                <w:rFonts w:cs="Arial"/>
                <w:b/>
                <w:bCs/>
              </w:rPr>
            </w:pPr>
          </w:p>
        </w:tc>
        <w:tc>
          <w:tcPr>
            <w:tcW w:w="2485" w:type="dxa"/>
          </w:tcPr>
          <w:p w14:paraId="02A118C7" w14:textId="77777777" w:rsidR="00C70CBC" w:rsidRPr="00B527D0" w:rsidRDefault="00C70CBC" w:rsidP="00740BA3">
            <w:pPr>
              <w:rPr>
                <w:rStyle w:val="textcrnmanjsi1"/>
                <w:rFonts w:cs="Arial"/>
                <w:b/>
                <w:bCs/>
              </w:rPr>
            </w:pPr>
          </w:p>
        </w:tc>
        <w:tc>
          <w:tcPr>
            <w:tcW w:w="1701" w:type="dxa"/>
          </w:tcPr>
          <w:p w14:paraId="794031A1" w14:textId="77777777" w:rsidR="00C70CBC" w:rsidRPr="00B527D0" w:rsidRDefault="00C70CBC" w:rsidP="00740BA3">
            <w:pPr>
              <w:rPr>
                <w:rStyle w:val="textcrnmanjsi1"/>
                <w:rFonts w:cs="Arial"/>
                <w:b/>
                <w:bCs/>
              </w:rPr>
            </w:pPr>
          </w:p>
        </w:tc>
        <w:tc>
          <w:tcPr>
            <w:tcW w:w="1984" w:type="dxa"/>
          </w:tcPr>
          <w:p w14:paraId="2EBCD531" w14:textId="77777777" w:rsidR="00C70CBC" w:rsidRPr="00B527D0" w:rsidRDefault="00C70CBC" w:rsidP="00740BA3">
            <w:pPr>
              <w:rPr>
                <w:rStyle w:val="textcrnmanjsi1"/>
                <w:rFonts w:cs="Arial"/>
                <w:b/>
                <w:bCs/>
              </w:rPr>
            </w:pPr>
          </w:p>
        </w:tc>
      </w:tr>
      <w:tr w:rsidR="00C70CBC" w:rsidRPr="00B56709" w14:paraId="03C5F48A" w14:textId="77777777" w:rsidTr="003209D2">
        <w:tc>
          <w:tcPr>
            <w:tcW w:w="1309" w:type="dxa"/>
            <w:vMerge w:val="restart"/>
            <w:shd w:val="clear" w:color="auto" w:fill="E7E6E6"/>
            <w:vAlign w:val="center"/>
          </w:tcPr>
          <w:p w14:paraId="7739EFC4" w14:textId="77777777" w:rsidR="00C70CBC" w:rsidRPr="00C70CBC" w:rsidRDefault="00C70CBC" w:rsidP="00740BA3">
            <w:pPr>
              <w:jc w:val="center"/>
              <w:rPr>
                <w:rStyle w:val="textcrnmanjsi1"/>
                <w:rFonts w:cs="Arial"/>
              </w:rPr>
            </w:pPr>
            <w:r w:rsidRPr="003B502F">
              <w:rPr>
                <w:rStyle w:val="textcrnmanjsi1"/>
                <w:rFonts w:ascii="Arial" w:hAnsi="Arial" w:cs="Arial"/>
                <w:bCs/>
              </w:rPr>
              <w:t>PODATKI O PRAVNIH OSEBAH</w:t>
            </w:r>
          </w:p>
        </w:tc>
        <w:tc>
          <w:tcPr>
            <w:tcW w:w="2268" w:type="dxa"/>
          </w:tcPr>
          <w:p w14:paraId="04B01C15" w14:textId="77777777" w:rsidR="00C70CBC" w:rsidRPr="00B527D0" w:rsidRDefault="00C70CBC" w:rsidP="00740BA3">
            <w:pPr>
              <w:rPr>
                <w:rStyle w:val="textcrnmanjsi1"/>
                <w:rFonts w:cs="Arial"/>
                <w:b/>
                <w:bCs/>
              </w:rPr>
            </w:pPr>
          </w:p>
          <w:p w14:paraId="7331F810" w14:textId="77777777" w:rsidR="00C70CBC" w:rsidRPr="00B527D0" w:rsidRDefault="00C70CBC" w:rsidP="00740BA3">
            <w:pPr>
              <w:rPr>
                <w:rStyle w:val="textcrnmanjsi1"/>
                <w:rFonts w:cs="Arial"/>
                <w:b/>
                <w:bCs/>
              </w:rPr>
            </w:pPr>
          </w:p>
        </w:tc>
        <w:tc>
          <w:tcPr>
            <w:tcW w:w="2485" w:type="dxa"/>
          </w:tcPr>
          <w:p w14:paraId="5F0684FB" w14:textId="77777777" w:rsidR="00C70CBC" w:rsidRPr="00B527D0" w:rsidRDefault="00C70CBC" w:rsidP="00740BA3">
            <w:pPr>
              <w:rPr>
                <w:rStyle w:val="textcrnmanjsi1"/>
                <w:rFonts w:cs="Arial"/>
                <w:b/>
                <w:bCs/>
              </w:rPr>
            </w:pPr>
          </w:p>
        </w:tc>
        <w:tc>
          <w:tcPr>
            <w:tcW w:w="1701" w:type="dxa"/>
          </w:tcPr>
          <w:p w14:paraId="1828851A" w14:textId="77777777" w:rsidR="00C70CBC" w:rsidRPr="00B527D0" w:rsidRDefault="00C70CBC" w:rsidP="00740BA3">
            <w:pPr>
              <w:rPr>
                <w:rStyle w:val="textcrnmanjsi1"/>
                <w:rFonts w:cs="Arial"/>
                <w:b/>
                <w:bCs/>
              </w:rPr>
            </w:pPr>
          </w:p>
        </w:tc>
        <w:tc>
          <w:tcPr>
            <w:tcW w:w="1984" w:type="dxa"/>
          </w:tcPr>
          <w:p w14:paraId="6586E9D8" w14:textId="77777777" w:rsidR="00C70CBC" w:rsidRPr="00B527D0" w:rsidRDefault="00C70CBC" w:rsidP="00740BA3">
            <w:pPr>
              <w:rPr>
                <w:rStyle w:val="textcrnmanjsi1"/>
                <w:rFonts w:cs="Arial"/>
                <w:b/>
                <w:bCs/>
              </w:rPr>
            </w:pPr>
          </w:p>
        </w:tc>
      </w:tr>
      <w:tr w:rsidR="00C70CBC" w:rsidRPr="00B56709" w14:paraId="6BF21C0C" w14:textId="77777777" w:rsidTr="003209D2">
        <w:tc>
          <w:tcPr>
            <w:tcW w:w="1309" w:type="dxa"/>
            <w:vMerge/>
            <w:shd w:val="clear" w:color="auto" w:fill="E7E6E6"/>
          </w:tcPr>
          <w:p w14:paraId="5C430947" w14:textId="77777777" w:rsidR="00C70CBC" w:rsidRPr="00B527D0" w:rsidRDefault="00C70CBC" w:rsidP="00740BA3">
            <w:pPr>
              <w:rPr>
                <w:rStyle w:val="textcrnmanjsi1"/>
                <w:rFonts w:cs="Arial"/>
                <w:b/>
                <w:bCs/>
              </w:rPr>
            </w:pPr>
          </w:p>
        </w:tc>
        <w:tc>
          <w:tcPr>
            <w:tcW w:w="2268" w:type="dxa"/>
          </w:tcPr>
          <w:p w14:paraId="12C7DD03" w14:textId="77777777" w:rsidR="00C70CBC" w:rsidRPr="00B527D0" w:rsidRDefault="00C70CBC" w:rsidP="00740BA3">
            <w:pPr>
              <w:rPr>
                <w:rStyle w:val="textcrnmanjsi1"/>
                <w:rFonts w:cs="Arial"/>
                <w:b/>
                <w:bCs/>
              </w:rPr>
            </w:pPr>
          </w:p>
        </w:tc>
        <w:tc>
          <w:tcPr>
            <w:tcW w:w="2485" w:type="dxa"/>
          </w:tcPr>
          <w:p w14:paraId="18766501" w14:textId="77777777" w:rsidR="00C70CBC" w:rsidRPr="00B527D0" w:rsidRDefault="00C70CBC" w:rsidP="00740BA3">
            <w:pPr>
              <w:rPr>
                <w:rStyle w:val="textcrnmanjsi1"/>
                <w:rFonts w:cs="Arial"/>
                <w:b/>
                <w:bCs/>
              </w:rPr>
            </w:pPr>
          </w:p>
        </w:tc>
        <w:tc>
          <w:tcPr>
            <w:tcW w:w="1701" w:type="dxa"/>
          </w:tcPr>
          <w:p w14:paraId="110D9196" w14:textId="77777777" w:rsidR="00C70CBC" w:rsidRPr="00B527D0" w:rsidRDefault="00C70CBC" w:rsidP="00740BA3">
            <w:pPr>
              <w:rPr>
                <w:rStyle w:val="textcrnmanjsi1"/>
                <w:rFonts w:cs="Arial"/>
                <w:b/>
                <w:bCs/>
              </w:rPr>
            </w:pPr>
          </w:p>
        </w:tc>
        <w:tc>
          <w:tcPr>
            <w:tcW w:w="1984" w:type="dxa"/>
          </w:tcPr>
          <w:p w14:paraId="5096E023" w14:textId="77777777" w:rsidR="00C70CBC" w:rsidRPr="00B527D0" w:rsidRDefault="00C70CBC" w:rsidP="00740BA3">
            <w:pPr>
              <w:rPr>
                <w:rStyle w:val="textcrnmanjsi1"/>
                <w:rFonts w:cs="Arial"/>
                <w:b/>
                <w:bCs/>
              </w:rPr>
            </w:pPr>
          </w:p>
          <w:p w14:paraId="472184D8" w14:textId="77777777" w:rsidR="00C70CBC" w:rsidRPr="00B527D0" w:rsidRDefault="00C70CBC" w:rsidP="00740BA3">
            <w:pPr>
              <w:rPr>
                <w:rStyle w:val="textcrnmanjsi1"/>
                <w:rFonts w:cs="Arial"/>
                <w:b/>
                <w:bCs/>
              </w:rPr>
            </w:pPr>
          </w:p>
        </w:tc>
      </w:tr>
      <w:tr w:rsidR="00C70CBC" w:rsidRPr="00B56709" w14:paraId="2587DBEA" w14:textId="77777777" w:rsidTr="003209D2">
        <w:tc>
          <w:tcPr>
            <w:tcW w:w="1309" w:type="dxa"/>
            <w:vMerge/>
            <w:shd w:val="clear" w:color="auto" w:fill="E7E6E6"/>
          </w:tcPr>
          <w:p w14:paraId="422AE06F" w14:textId="77777777" w:rsidR="00C70CBC" w:rsidRPr="00B527D0" w:rsidRDefault="00C70CBC" w:rsidP="00740BA3">
            <w:pPr>
              <w:rPr>
                <w:rStyle w:val="textcrnmanjsi1"/>
                <w:rFonts w:cs="Arial"/>
                <w:b/>
                <w:bCs/>
              </w:rPr>
            </w:pPr>
          </w:p>
        </w:tc>
        <w:tc>
          <w:tcPr>
            <w:tcW w:w="2268" w:type="dxa"/>
          </w:tcPr>
          <w:p w14:paraId="01F0E7B5" w14:textId="77777777" w:rsidR="00C70CBC" w:rsidRPr="00B527D0" w:rsidRDefault="00C70CBC" w:rsidP="00740BA3">
            <w:pPr>
              <w:rPr>
                <w:rStyle w:val="textcrnmanjsi1"/>
                <w:rFonts w:cs="Arial"/>
                <w:b/>
                <w:bCs/>
              </w:rPr>
            </w:pPr>
          </w:p>
          <w:p w14:paraId="11F5B504" w14:textId="77777777" w:rsidR="00C70CBC" w:rsidRPr="00B527D0" w:rsidRDefault="00C70CBC" w:rsidP="00740BA3">
            <w:pPr>
              <w:rPr>
                <w:rStyle w:val="textcrnmanjsi1"/>
                <w:rFonts w:cs="Arial"/>
                <w:b/>
                <w:bCs/>
              </w:rPr>
            </w:pPr>
          </w:p>
        </w:tc>
        <w:tc>
          <w:tcPr>
            <w:tcW w:w="2485" w:type="dxa"/>
          </w:tcPr>
          <w:p w14:paraId="1A2E1F04" w14:textId="77777777" w:rsidR="00C70CBC" w:rsidRPr="00B527D0" w:rsidRDefault="00C70CBC" w:rsidP="00740BA3">
            <w:pPr>
              <w:rPr>
                <w:rStyle w:val="textcrnmanjsi1"/>
                <w:rFonts w:cs="Arial"/>
                <w:b/>
                <w:bCs/>
              </w:rPr>
            </w:pPr>
          </w:p>
        </w:tc>
        <w:tc>
          <w:tcPr>
            <w:tcW w:w="1701" w:type="dxa"/>
          </w:tcPr>
          <w:p w14:paraId="7668AEA5" w14:textId="77777777" w:rsidR="00C70CBC" w:rsidRPr="00B527D0" w:rsidRDefault="00C70CBC" w:rsidP="00740BA3">
            <w:pPr>
              <w:rPr>
                <w:rStyle w:val="textcrnmanjsi1"/>
                <w:rFonts w:cs="Arial"/>
                <w:b/>
                <w:bCs/>
              </w:rPr>
            </w:pPr>
          </w:p>
        </w:tc>
        <w:tc>
          <w:tcPr>
            <w:tcW w:w="1984" w:type="dxa"/>
          </w:tcPr>
          <w:p w14:paraId="2900FA1C" w14:textId="77777777" w:rsidR="00C70CBC" w:rsidRPr="00B527D0" w:rsidRDefault="00C70CBC" w:rsidP="00740BA3">
            <w:pPr>
              <w:rPr>
                <w:rStyle w:val="textcrnmanjsi1"/>
                <w:rFonts w:cs="Arial"/>
                <w:b/>
                <w:bCs/>
              </w:rPr>
            </w:pPr>
          </w:p>
        </w:tc>
      </w:tr>
      <w:tr w:rsidR="00C70CBC" w:rsidRPr="00B56709" w14:paraId="10A7D0B3" w14:textId="77777777" w:rsidTr="003209D2">
        <w:tc>
          <w:tcPr>
            <w:tcW w:w="1309" w:type="dxa"/>
            <w:vMerge w:val="restart"/>
            <w:shd w:val="clear" w:color="auto" w:fill="E7E6E6"/>
            <w:vAlign w:val="center"/>
          </w:tcPr>
          <w:p w14:paraId="680C6E61" w14:textId="77777777" w:rsidR="00C70CBC" w:rsidRPr="00C70CBC" w:rsidRDefault="00C70CBC" w:rsidP="00740BA3">
            <w:pPr>
              <w:jc w:val="center"/>
              <w:rPr>
                <w:rStyle w:val="textcrnmanjsi1"/>
                <w:rFonts w:cs="Arial"/>
              </w:rPr>
            </w:pPr>
            <w:r w:rsidRPr="003B502F">
              <w:rPr>
                <w:rStyle w:val="textcrnmanjsi1"/>
                <w:rFonts w:ascii="Arial" w:hAnsi="Arial" w:cs="Arial"/>
                <w:bCs/>
              </w:rPr>
              <w:t>PODATKI O DRUŽBAH</w:t>
            </w:r>
          </w:p>
        </w:tc>
        <w:tc>
          <w:tcPr>
            <w:tcW w:w="2268" w:type="dxa"/>
          </w:tcPr>
          <w:p w14:paraId="3FF37F4B" w14:textId="77777777" w:rsidR="00C70CBC" w:rsidRPr="00B527D0" w:rsidRDefault="00C70CBC" w:rsidP="00740BA3">
            <w:pPr>
              <w:rPr>
                <w:rStyle w:val="textcrnmanjsi1"/>
                <w:rFonts w:cs="Arial"/>
                <w:b/>
                <w:bCs/>
              </w:rPr>
            </w:pPr>
          </w:p>
        </w:tc>
        <w:tc>
          <w:tcPr>
            <w:tcW w:w="2485" w:type="dxa"/>
          </w:tcPr>
          <w:p w14:paraId="7B6723FA" w14:textId="77777777" w:rsidR="00C70CBC" w:rsidRPr="00B527D0" w:rsidRDefault="00C70CBC" w:rsidP="00740BA3">
            <w:pPr>
              <w:rPr>
                <w:rStyle w:val="textcrnmanjsi1"/>
                <w:rFonts w:cs="Arial"/>
                <w:b/>
                <w:bCs/>
              </w:rPr>
            </w:pPr>
          </w:p>
        </w:tc>
        <w:tc>
          <w:tcPr>
            <w:tcW w:w="1701" w:type="dxa"/>
          </w:tcPr>
          <w:p w14:paraId="3EDC35D1" w14:textId="77777777" w:rsidR="00C70CBC" w:rsidRPr="00B527D0" w:rsidRDefault="00C70CBC" w:rsidP="00740BA3">
            <w:pPr>
              <w:rPr>
                <w:rStyle w:val="textcrnmanjsi1"/>
                <w:rFonts w:cs="Arial"/>
                <w:b/>
                <w:bCs/>
              </w:rPr>
            </w:pPr>
          </w:p>
        </w:tc>
        <w:tc>
          <w:tcPr>
            <w:tcW w:w="1984" w:type="dxa"/>
          </w:tcPr>
          <w:p w14:paraId="2109607B" w14:textId="77777777" w:rsidR="00C70CBC" w:rsidRPr="00B527D0" w:rsidRDefault="00C70CBC" w:rsidP="00740BA3">
            <w:pPr>
              <w:rPr>
                <w:rStyle w:val="textcrnmanjsi1"/>
                <w:rFonts w:cs="Arial"/>
                <w:b/>
                <w:bCs/>
              </w:rPr>
            </w:pPr>
          </w:p>
          <w:p w14:paraId="7FC70215" w14:textId="77777777" w:rsidR="00C70CBC" w:rsidRPr="00B527D0" w:rsidRDefault="00C70CBC" w:rsidP="00740BA3">
            <w:pPr>
              <w:rPr>
                <w:rStyle w:val="textcrnmanjsi1"/>
                <w:rFonts w:cs="Arial"/>
                <w:b/>
                <w:bCs/>
              </w:rPr>
            </w:pPr>
          </w:p>
        </w:tc>
      </w:tr>
      <w:tr w:rsidR="00C70CBC" w:rsidRPr="00B56709" w14:paraId="514AE2C5" w14:textId="77777777" w:rsidTr="003209D2">
        <w:tc>
          <w:tcPr>
            <w:tcW w:w="1309" w:type="dxa"/>
            <w:vMerge/>
            <w:shd w:val="clear" w:color="auto" w:fill="E7E6E6"/>
          </w:tcPr>
          <w:p w14:paraId="10FE1A41" w14:textId="77777777" w:rsidR="00C70CBC" w:rsidRDefault="00C70CBC" w:rsidP="00740BA3">
            <w:pPr>
              <w:rPr>
                <w:rStyle w:val="textcrnmanjsi1"/>
                <w:rFonts w:cs="Arial"/>
                <w:b/>
                <w:bCs/>
              </w:rPr>
            </w:pPr>
          </w:p>
        </w:tc>
        <w:tc>
          <w:tcPr>
            <w:tcW w:w="2268" w:type="dxa"/>
          </w:tcPr>
          <w:p w14:paraId="7F41DE11" w14:textId="77777777" w:rsidR="00C70CBC" w:rsidRDefault="00C70CBC" w:rsidP="00740BA3">
            <w:pPr>
              <w:rPr>
                <w:rStyle w:val="textcrnmanjsi1"/>
                <w:rFonts w:cs="Arial"/>
                <w:b/>
                <w:bCs/>
              </w:rPr>
            </w:pPr>
          </w:p>
          <w:p w14:paraId="1CF123B2" w14:textId="77777777" w:rsidR="00C70CBC" w:rsidRPr="00B527D0" w:rsidRDefault="00C70CBC" w:rsidP="00740BA3">
            <w:pPr>
              <w:rPr>
                <w:rStyle w:val="textcrnmanjsi1"/>
                <w:rFonts w:cs="Arial"/>
                <w:b/>
                <w:bCs/>
              </w:rPr>
            </w:pPr>
          </w:p>
        </w:tc>
        <w:tc>
          <w:tcPr>
            <w:tcW w:w="2485" w:type="dxa"/>
          </w:tcPr>
          <w:p w14:paraId="69F31E55" w14:textId="77777777" w:rsidR="00C70CBC" w:rsidRPr="00B527D0" w:rsidRDefault="00C70CBC" w:rsidP="00740BA3">
            <w:pPr>
              <w:rPr>
                <w:rStyle w:val="textcrnmanjsi1"/>
                <w:rFonts w:cs="Arial"/>
                <w:b/>
                <w:bCs/>
              </w:rPr>
            </w:pPr>
          </w:p>
        </w:tc>
        <w:tc>
          <w:tcPr>
            <w:tcW w:w="1701" w:type="dxa"/>
          </w:tcPr>
          <w:p w14:paraId="2EDF8556" w14:textId="77777777" w:rsidR="00C70CBC" w:rsidRPr="00B527D0" w:rsidRDefault="00C70CBC" w:rsidP="00740BA3">
            <w:pPr>
              <w:rPr>
                <w:rStyle w:val="textcrnmanjsi1"/>
                <w:rFonts w:cs="Arial"/>
                <w:b/>
                <w:bCs/>
              </w:rPr>
            </w:pPr>
          </w:p>
        </w:tc>
        <w:tc>
          <w:tcPr>
            <w:tcW w:w="1984" w:type="dxa"/>
          </w:tcPr>
          <w:p w14:paraId="500B01A4" w14:textId="77777777" w:rsidR="00C70CBC" w:rsidRPr="00B527D0" w:rsidRDefault="00C70CBC" w:rsidP="00740BA3">
            <w:pPr>
              <w:rPr>
                <w:rStyle w:val="textcrnmanjsi1"/>
                <w:rFonts w:cs="Arial"/>
                <w:b/>
                <w:bCs/>
              </w:rPr>
            </w:pPr>
          </w:p>
        </w:tc>
      </w:tr>
      <w:tr w:rsidR="00C70CBC" w:rsidRPr="00B56709" w14:paraId="403CA565" w14:textId="77777777" w:rsidTr="003209D2">
        <w:tc>
          <w:tcPr>
            <w:tcW w:w="1309" w:type="dxa"/>
            <w:vMerge/>
            <w:shd w:val="clear" w:color="auto" w:fill="E7E6E6"/>
          </w:tcPr>
          <w:p w14:paraId="40EA7283" w14:textId="77777777" w:rsidR="00C70CBC" w:rsidRDefault="00C70CBC" w:rsidP="00740BA3">
            <w:pPr>
              <w:rPr>
                <w:rStyle w:val="textcrnmanjsi1"/>
                <w:rFonts w:cs="Arial"/>
                <w:b/>
                <w:bCs/>
              </w:rPr>
            </w:pPr>
          </w:p>
        </w:tc>
        <w:tc>
          <w:tcPr>
            <w:tcW w:w="2268" w:type="dxa"/>
          </w:tcPr>
          <w:p w14:paraId="7D37E859" w14:textId="77777777" w:rsidR="00C70CBC" w:rsidRDefault="00C70CBC" w:rsidP="00740BA3">
            <w:pPr>
              <w:rPr>
                <w:rStyle w:val="textcrnmanjsi1"/>
                <w:rFonts w:cs="Arial"/>
                <w:b/>
                <w:bCs/>
              </w:rPr>
            </w:pPr>
          </w:p>
          <w:p w14:paraId="64D99996" w14:textId="77777777" w:rsidR="00C70CBC" w:rsidRPr="00B527D0" w:rsidRDefault="00C70CBC" w:rsidP="00740BA3">
            <w:pPr>
              <w:rPr>
                <w:rStyle w:val="textcrnmanjsi1"/>
                <w:rFonts w:cs="Arial"/>
                <w:b/>
                <w:bCs/>
              </w:rPr>
            </w:pPr>
          </w:p>
        </w:tc>
        <w:tc>
          <w:tcPr>
            <w:tcW w:w="2485" w:type="dxa"/>
          </w:tcPr>
          <w:p w14:paraId="0AE6080E" w14:textId="77777777" w:rsidR="00C70CBC" w:rsidRPr="00B527D0" w:rsidRDefault="00C70CBC" w:rsidP="00740BA3">
            <w:pPr>
              <w:rPr>
                <w:rStyle w:val="textcrnmanjsi1"/>
                <w:rFonts w:cs="Arial"/>
                <w:b/>
                <w:bCs/>
              </w:rPr>
            </w:pPr>
          </w:p>
        </w:tc>
        <w:tc>
          <w:tcPr>
            <w:tcW w:w="1701" w:type="dxa"/>
          </w:tcPr>
          <w:p w14:paraId="35CFBE87" w14:textId="77777777" w:rsidR="00C70CBC" w:rsidRPr="00B527D0" w:rsidRDefault="00C70CBC" w:rsidP="00740BA3">
            <w:pPr>
              <w:rPr>
                <w:rStyle w:val="textcrnmanjsi1"/>
                <w:rFonts w:cs="Arial"/>
                <w:b/>
                <w:bCs/>
              </w:rPr>
            </w:pPr>
          </w:p>
        </w:tc>
        <w:tc>
          <w:tcPr>
            <w:tcW w:w="1984" w:type="dxa"/>
          </w:tcPr>
          <w:p w14:paraId="7DCD18C8" w14:textId="77777777" w:rsidR="00C70CBC" w:rsidRPr="00B527D0" w:rsidRDefault="00C70CBC" w:rsidP="00740BA3">
            <w:pPr>
              <w:rPr>
                <w:rStyle w:val="textcrnmanjsi1"/>
                <w:rFonts w:cs="Arial"/>
                <w:b/>
                <w:bCs/>
              </w:rPr>
            </w:pPr>
          </w:p>
        </w:tc>
      </w:tr>
    </w:tbl>
    <w:p w14:paraId="71A1ED87" w14:textId="77777777" w:rsidR="008B5E61" w:rsidRDefault="008B5E61" w:rsidP="00A9401F">
      <w:pPr>
        <w:jc w:val="left"/>
        <w:rPr>
          <w:iCs/>
          <w:color w:val="00B050"/>
          <w:sz w:val="24"/>
          <w:szCs w:val="24"/>
        </w:rPr>
      </w:pPr>
    </w:p>
    <w:p w14:paraId="6C224C13" w14:textId="77777777" w:rsidR="00851CB6" w:rsidRDefault="00851CB6" w:rsidP="00A9401F">
      <w:pPr>
        <w:jc w:val="left"/>
        <w:rPr>
          <w:iCs/>
          <w:color w:val="00B050"/>
          <w:sz w:val="24"/>
          <w:szCs w:val="24"/>
        </w:rPr>
      </w:pPr>
    </w:p>
    <w:p w14:paraId="7ACD74CD" w14:textId="77777777" w:rsidR="00851CB6" w:rsidRDefault="00851CB6" w:rsidP="00A9401F">
      <w:pPr>
        <w:jc w:val="left"/>
        <w:rPr>
          <w:iCs/>
          <w:color w:val="00B050"/>
          <w:sz w:val="24"/>
          <w:szCs w:val="24"/>
        </w:rPr>
      </w:pPr>
    </w:p>
    <w:p w14:paraId="3706DF13" w14:textId="77777777" w:rsidR="00851CB6" w:rsidRDefault="00851CB6" w:rsidP="00A9401F">
      <w:pPr>
        <w:jc w:val="left"/>
        <w:rPr>
          <w:iCs/>
          <w:color w:val="00B050"/>
          <w:sz w:val="24"/>
          <w:szCs w:val="24"/>
        </w:rPr>
      </w:pPr>
    </w:p>
    <w:p w14:paraId="1DA8A675" w14:textId="77777777" w:rsidR="00851CB6" w:rsidRDefault="00851CB6" w:rsidP="00A9401F">
      <w:pPr>
        <w:jc w:val="left"/>
        <w:rPr>
          <w:iCs/>
          <w:color w:val="00B050"/>
          <w:sz w:val="24"/>
          <w:szCs w:val="24"/>
        </w:rPr>
      </w:pPr>
    </w:p>
    <w:p w14:paraId="6A06A613" w14:textId="77777777" w:rsidR="00851CB6" w:rsidRDefault="00851CB6" w:rsidP="00A9401F">
      <w:pPr>
        <w:jc w:val="left"/>
        <w:rPr>
          <w:iCs/>
          <w:color w:val="00B050"/>
          <w:sz w:val="24"/>
          <w:szCs w:val="24"/>
        </w:rPr>
      </w:pPr>
    </w:p>
    <w:p w14:paraId="1C1E235C" w14:textId="77777777" w:rsidR="00851CB6" w:rsidRDefault="00851CB6" w:rsidP="00A9401F">
      <w:pPr>
        <w:jc w:val="left"/>
        <w:rPr>
          <w:iCs/>
          <w:color w:val="00B050"/>
          <w:sz w:val="24"/>
          <w:szCs w:val="24"/>
        </w:rPr>
      </w:pPr>
    </w:p>
    <w:p w14:paraId="4B3F4EF2" w14:textId="77777777" w:rsidR="00851CB6" w:rsidRDefault="00851CB6" w:rsidP="00A9401F">
      <w:pPr>
        <w:jc w:val="left"/>
        <w:rPr>
          <w:iCs/>
          <w:color w:val="00B050"/>
          <w:sz w:val="24"/>
          <w:szCs w:val="24"/>
        </w:rPr>
      </w:pPr>
    </w:p>
    <w:p w14:paraId="56C4818A" w14:textId="77777777" w:rsidR="00851CB6" w:rsidRPr="00740BA3" w:rsidRDefault="00851CB6" w:rsidP="00A9401F">
      <w:pPr>
        <w:jc w:val="left"/>
        <w:rPr>
          <w:iCs/>
          <w:color w:val="00B050"/>
          <w:sz w:val="24"/>
          <w:szCs w:val="24"/>
        </w:rPr>
      </w:pPr>
    </w:p>
    <w:p w14:paraId="4BAA6CFD" w14:textId="77777777" w:rsidR="00ED2A41" w:rsidRPr="00EA5751" w:rsidRDefault="00ED2A41" w:rsidP="00ED2A41">
      <w:pPr>
        <w:spacing w:line="240" w:lineRule="auto"/>
        <w:ind w:left="-5" w:hanging="10"/>
      </w:pPr>
      <w:r>
        <w:lastRenderedPageBreak/>
        <w:t>I</w:t>
      </w:r>
      <w:r w:rsidRPr="00EA5751">
        <w:t xml:space="preserve">zjavljam, da sem kot fizične osebe - udeležence v lastništvu ponudnika navedel: </w:t>
      </w:r>
    </w:p>
    <w:p w14:paraId="6424084A" w14:textId="77777777" w:rsidR="00ED2A41" w:rsidRDefault="00ED2A41" w:rsidP="00ED2A41">
      <w:pPr>
        <w:numPr>
          <w:ilvl w:val="0"/>
          <w:numId w:val="25"/>
        </w:numPr>
        <w:spacing w:after="120" w:line="240" w:lineRule="auto"/>
      </w:pPr>
      <w:r w:rsidRPr="00EA5751">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555EEBAD" w14:textId="77777777" w:rsidR="00ED2A41" w:rsidRPr="00EA5751" w:rsidRDefault="00ED2A41" w:rsidP="00ED2A41">
      <w:pPr>
        <w:numPr>
          <w:ilvl w:val="0"/>
          <w:numId w:val="25"/>
        </w:numPr>
        <w:spacing w:after="120" w:line="240" w:lineRule="auto"/>
      </w:pPr>
      <w:r w:rsidRPr="00EA5751">
        <w:t>vsak</w:t>
      </w:r>
      <w:r>
        <w:t>o</w:t>
      </w:r>
      <w:r w:rsidRPr="00EA5751">
        <w:t xml:space="preserve"> fizičn</w:t>
      </w:r>
      <w:r>
        <w:t>o</w:t>
      </w:r>
      <w:r w:rsidRPr="00EA5751">
        <w:t xml:space="preserve"> oseb</w:t>
      </w:r>
      <w:r>
        <w:t>o</w:t>
      </w:r>
      <w:r w:rsidRPr="00EA5751">
        <w:t xml:space="preserve">, ki pravni osebi posredno zagotovi ali zagotavlja sredstva, in ima na tej podlagi možnost nadzorovati, usmerjati ali drugače bistveno vplivati na odločitve uprave ali drugega poslovodnega organa pravne osebe pri odločanju o financiranju in poslovanju. </w:t>
      </w:r>
    </w:p>
    <w:p w14:paraId="35844229" w14:textId="77777777" w:rsidR="00ED2A41" w:rsidRPr="00EA5751" w:rsidRDefault="00ED2A41" w:rsidP="00ED2A41">
      <w:pPr>
        <w:spacing w:line="240" w:lineRule="auto"/>
        <w:ind w:left="-5" w:hanging="10"/>
      </w:pPr>
    </w:p>
    <w:p w14:paraId="2DEAF178" w14:textId="77777777" w:rsidR="00ED2A41" w:rsidRPr="00EA5751" w:rsidRDefault="00ED2A41" w:rsidP="00ED2A41">
      <w:pPr>
        <w:spacing w:line="240" w:lineRule="auto"/>
        <w:ind w:left="-5" w:hanging="10"/>
      </w:pPr>
      <w:r w:rsidRPr="00EA5751">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93E4284" w14:textId="77777777" w:rsidR="00ED2A41" w:rsidRDefault="00ED2A41" w:rsidP="00ED2A41">
      <w:pPr>
        <w:spacing w:line="240" w:lineRule="auto"/>
        <w:ind w:left="-5" w:hanging="10"/>
      </w:pPr>
    </w:p>
    <w:p w14:paraId="548A8517" w14:textId="77777777" w:rsidR="00ED2A41" w:rsidRDefault="00ED2A41" w:rsidP="00ED2A41">
      <w:pPr>
        <w:spacing w:line="240" w:lineRule="auto"/>
        <w:ind w:left="-5" w:hanging="10"/>
      </w:pPr>
      <w:r w:rsidRPr="00EA5751">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120939A" w14:textId="77777777" w:rsidR="00ED2A41" w:rsidRPr="00EA5751" w:rsidRDefault="00ED2A41" w:rsidP="00ED2A41">
      <w:pPr>
        <w:spacing w:line="240" w:lineRule="auto"/>
        <w:ind w:left="-5" w:hanging="10"/>
      </w:pPr>
    </w:p>
    <w:p w14:paraId="39CB6964" w14:textId="77777777" w:rsidR="00ED2A41" w:rsidRPr="00EA5751" w:rsidRDefault="00ED2A41" w:rsidP="00ED2A41">
      <w:pPr>
        <w:spacing w:line="240" w:lineRule="auto"/>
      </w:pPr>
    </w:p>
    <w:tbl>
      <w:tblPr>
        <w:tblpPr w:leftFromText="141" w:rightFromText="141" w:vertAnchor="text" w:horzAnchor="margin"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265"/>
        <w:gridCol w:w="2269"/>
        <w:gridCol w:w="2267"/>
      </w:tblGrid>
      <w:tr w:rsidR="00ED2A41" w:rsidRPr="0022501B" w14:paraId="2057CE3B" w14:textId="77777777" w:rsidTr="00ED2A41">
        <w:tc>
          <w:tcPr>
            <w:tcW w:w="2302" w:type="dxa"/>
            <w:shd w:val="clear" w:color="auto" w:fill="E7E6E6"/>
          </w:tcPr>
          <w:p w14:paraId="4B96F120" w14:textId="77777777" w:rsidR="00ED2A41" w:rsidRPr="0022501B" w:rsidRDefault="00ED2A41" w:rsidP="00ED2A41">
            <w:pPr>
              <w:rPr>
                <w:iCs/>
              </w:rPr>
            </w:pPr>
            <w:r w:rsidRPr="0022501B">
              <w:rPr>
                <w:iCs/>
              </w:rPr>
              <w:t>KRAJ</w:t>
            </w:r>
          </w:p>
        </w:tc>
        <w:tc>
          <w:tcPr>
            <w:tcW w:w="2302" w:type="dxa"/>
            <w:shd w:val="clear" w:color="auto" w:fill="E7E6E6"/>
          </w:tcPr>
          <w:p w14:paraId="78AD439F" w14:textId="77777777" w:rsidR="00ED2A41" w:rsidRPr="0022501B" w:rsidRDefault="00ED2A41" w:rsidP="00ED2A41">
            <w:pPr>
              <w:rPr>
                <w:iCs/>
              </w:rPr>
            </w:pPr>
            <w:r w:rsidRPr="0022501B">
              <w:rPr>
                <w:iCs/>
              </w:rPr>
              <w:t>DATUM</w:t>
            </w:r>
          </w:p>
        </w:tc>
        <w:tc>
          <w:tcPr>
            <w:tcW w:w="2303" w:type="dxa"/>
            <w:shd w:val="clear" w:color="auto" w:fill="E7E6E6"/>
          </w:tcPr>
          <w:p w14:paraId="2A08134A" w14:textId="77777777" w:rsidR="00ED2A41" w:rsidRPr="0022501B" w:rsidRDefault="00ED2A41" w:rsidP="00ED2A41">
            <w:pPr>
              <w:jc w:val="left"/>
              <w:rPr>
                <w:iCs/>
              </w:rPr>
            </w:pPr>
            <w:r w:rsidRPr="0022501B">
              <w:rPr>
                <w:iCs/>
              </w:rPr>
              <w:t xml:space="preserve">IME IN PRIIMEK </w:t>
            </w:r>
          </w:p>
        </w:tc>
        <w:tc>
          <w:tcPr>
            <w:tcW w:w="2303" w:type="dxa"/>
            <w:shd w:val="clear" w:color="auto" w:fill="E7E6E6"/>
          </w:tcPr>
          <w:p w14:paraId="12D8C059" w14:textId="77777777" w:rsidR="00ED2A41" w:rsidRPr="0022501B" w:rsidRDefault="00ED2A41" w:rsidP="00ED2A41">
            <w:pPr>
              <w:rPr>
                <w:iCs/>
              </w:rPr>
            </w:pPr>
            <w:r w:rsidRPr="0022501B">
              <w:rPr>
                <w:iCs/>
              </w:rPr>
              <w:t>PODPIS IN ŽIG</w:t>
            </w:r>
          </w:p>
        </w:tc>
      </w:tr>
      <w:tr w:rsidR="00ED2A41" w:rsidRPr="0022501B" w14:paraId="2EE74DAE" w14:textId="77777777" w:rsidTr="00ED2A41">
        <w:tc>
          <w:tcPr>
            <w:tcW w:w="2302" w:type="dxa"/>
          </w:tcPr>
          <w:p w14:paraId="638F743D" w14:textId="77777777" w:rsidR="00ED2A41" w:rsidRDefault="00ED2A41" w:rsidP="00ED2A41">
            <w:pPr>
              <w:rPr>
                <w:iCs/>
              </w:rPr>
            </w:pPr>
          </w:p>
          <w:p w14:paraId="116B3AF4" w14:textId="77777777" w:rsidR="00ED2A41" w:rsidRDefault="00ED2A41" w:rsidP="00ED2A41">
            <w:pPr>
              <w:rPr>
                <w:iCs/>
              </w:rPr>
            </w:pPr>
          </w:p>
          <w:p w14:paraId="59C1609B" w14:textId="77777777" w:rsidR="00ED2A41" w:rsidRPr="0022501B" w:rsidRDefault="00ED2A41" w:rsidP="00ED2A41">
            <w:pPr>
              <w:rPr>
                <w:iCs/>
              </w:rPr>
            </w:pPr>
          </w:p>
        </w:tc>
        <w:tc>
          <w:tcPr>
            <w:tcW w:w="2302" w:type="dxa"/>
          </w:tcPr>
          <w:p w14:paraId="6AA3FC76" w14:textId="77777777" w:rsidR="00ED2A41" w:rsidRPr="0022501B" w:rsidRDefault="00ED2A41" w:rsidP="00ED2A41">
            <w:pPr>
              <w:rPr>
                <w:iCs/>
              </w:rPr>
            </w:pPr>
          </w:p>
        </w:tc>
        <w:tc>
          <w:tcPr>
            <w:tcW w:w="2303" w:type="dxa"/>
          </w:tcPr>
          <w:p w14:paraId="3019391F" w14:textId="77777777" w:rsidR="00ED2A41" w:rsidRPr="0022501B" w:rsidRDefault="00ED2A41" w:rsidP="00ED2A41">
            <w:pPr>
              <w:rPr>
                <w:iCs/>
              </w:rPr>
            </w:pPr>
          </w:p>
          <w:p w14:paraId="52B13693" w14:textId="77777777" w:rsidR="00ED2A41" w:rsidRPr="0022501B" w:rsidRDefault="00ED2A41" w:rsidP="00ED2A41">
            <w:pPr>
              <w:rPr>
                <w:iCs/>
              </w:rPr>
            </w:pPr>
          </w:p>
        </w:tc>
        <w:tc>
          <w:tcPr>
            <w:tcW w:w="2303" w:type="dxa"/>
          </w:tcPr>
          <w:p w14:paraId="738776D9" w14:textId="77777777" w:rsidR="00ED2A41" w:rsidRPr="0022501B" w:rsidRDefault="00ED2A41" w:rsidP="00ED2A41">
            <w:pPr>
              <w:rPr>
                <w:iCs/>
              </w:rPr>
            </w:pPr>
          </w:p>
        </w:tc>
      </w:tr>
    </w:tbl>
    <w:p w14:paraId="7A9BE6F2" w14:textId="77777777" w:rsidR="00ED2A41" w:rsidRPr="00EA5751" w:rsidRDefault="00ED2A41" w:rsidP="00ED2A41"/>
    <w:p w14:paraId="49F7D0D8" w14:textId="77777777" w:rsidR="00ED2A41" w:rsidRPr="00ED2A41" w:rsidRDefault="00ED2A41" w:rsidP="00ED2A41">
      <w:pPr>
        <w:rPr>
          <w:i/>
          <w:color w:val="808080"/>
        </w:rPr>
      </w:pPr>
      <w:r w:rsidRPr="00EA5751">
        <w:rPr>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A5751">
        <w:rPr>
          <w:sz w:val="18"/>
          <w:szCs w:val="18"/>
        </w:rPr>
        <w:t>ZIntPK</w:t>
      </w:r>
      <w:proofErr w:type="spellEnd"/>
      <w:r w:rsidRPr="00EA5751">
        <w:rPr>
          <w:sz w:val="18"/>
          <w:szCs w:val="18"/>
        </w:rPr>
        <w:t>, ki določa kot obvezno sestavino izjave o lastniški strukturi tudi navedbo o tihih družbenikih, ne pride več v poštev. Določba še vedno nespremenjeno velja za tuje družbe, če po tujem pravu institut tihe družbe obstaja.</w:t>
      </w:r>
    </w:p>
    <w:p w14:paraId="4313BCEB" w14:textId="77777777" w:rsidR="00965946" w:rsidRPr="00740BA3" w:rsidRDefault="00965946" w:rsidP="00740BA3">
      <w:pPr>
        <w:rPr>
          <w:rFonts w:cs="Arial"/>
          <w:bCs/>
          <w:iCs/>
          <w:szCs w:val="20"/>
        </w:rPr>
      </w:pPr>
    </w:p>
    <w:p w14:paraId="67436407" w14:textId="77777777" w:rsidR="00740BA3" w:rsidRDefault="00740BA3" w:rsidP="00740BA3">
      <w:pPr>
        <w:rPr>
          <w:rFonts w:cs="Arial"/>
          <w:bCs/>
          <w:iCs/>
          <w:sz w:val="16"/>
          <w:szCs w:val="16"/>
        </w:rPr>
      </w:pPr>
    </w:p>
    <w:p w14:paraId="1F614686" w14:textId="77777777" w:rsidR="00740BA3" w:rsidRDefault="00740BA3" w:rsidP="00740BA3">
      <w:pPr>
        <w:rPr>
          <w:rFonts w:cs="Arial"/>
          <w:bCs/>
          <w:iCs/>
          <w:sz w:val="16"/>
          <w:szCs w:val="16"/>
        </w:rPr>
      </w:pPr>
    </w:p>
    <w:p w14:paraId="71DB3E52" w14:textId="77777777" w:rsidR="00740BA3" w:rsidRDefault="00740BA3" w:rsidP="00740BA3">
      <w:pPr>
        <w:rPr>
          <w:rFonts w:cs="Arial"/>
          <w:bCs/>
          <w:iCs/>
          <w:sz w:val="16"/>
          <w:szCs w:val="16"/>
        </w:rPr>
      </w:pPr>
    </w:p>
    <w:p w14:paraId="02F2C01C" w14:textId="77777777" w:rsidR="00740BA3" w:rsidRDefault="00740BA3" w:rsidP="00740BA3">
      <w:pPr>
        <w:rPr>
          <w:rFonts w:cs="Arial"/>
          <w:bCs/>
          <w:iCs/>
          <w:sz w:val="16"/>
          <w:szCs w:val="16"/>
        </w:rPr>
      </w:pPr>
    </w:p>
    <w:p w14:paraId="35C0B070" w14:textId="77777777" w:rsidR="00740BA3" w:rsidRDefault="00740BA3" w:rsidP="00740BA3">
      <w:pPr>
        <w:rPr>
          <w:rFonts w:cs="Arial"/>
          <w:bCs/>
          <w:iCs/>
          <w:sz w:val="16"/>
          <w:szCs w:val="16"/>
        </w:rPr>
      </w:pPr>
    </w:p>
    <w:p w14:paraId="3C3D905B" w14:textId="77777777" w:rsidR="00740BA3" w:rsidRDefault="00740BA3" w:rsidP="00740BA3">
      <w:pPr>
        <w:rPr>
          <w:rFonts w:cs="Arial"/>
          <w:bCs/>
          <w:iCs/>
          <w:sz w:val="16"/>
          <w:szCs w:val="16"/>
        </w:rPr>
      </w:pPr>
    </w:p>
    <w:p w14:paraId="20D7D178" w14:textId="77777777" w:rsidR="00740BA3" w:rsidRDefault="00740BA3" w:rsidP="00740BA3">
      <w:pPr>
        <w:rPr>
          <w:rFonts w:cs="Arial"/>
          <w:bCs/>
          <w:iCs/>
          <w:sz w:val="16"/>
          <w:szCs w:val="16"/>
        </w:rPr>
      </w:pPr>
    </w:p>
    <w:p w14:paraId="128BBD57" w14:textId="77777777" w:rsidR="00740BA3" w:rsidRDefault="00740BA3" w:rsidP="00740BA3">
      <w:pPr>
        <w:rPr>
          <w:rFonts w:cs="Arial"/>
          <w:bCs/>
          <w:iCs/>
          <w:sz w:val="16"/>
          <w:szCs w:val="16"/>
        </w:rPr>
      </w:pPr>
    </w:p>
    <w:p w14:paraId="15EB76CB" w14:textId="77777777" w:rsidR="00740BA3" w:rsidRDefault="00740BA3" w:rsidP="00740BA3">
      <w:pPr>
        <w:rPr>
          <w:rFonts w:cs="Arial"/>
          <w:bCs/>
          <w:iCs/>
          <w:sz w:val="16"/>
          <w:szCs w:val="16"/>
        </w:rPr>
      </w:pPr>
    </w:p>
    <w:p w14:paraId="05390877" w14:textId="77777777" w:rsidR="00740BA3" w:rsidRDefault="00740BA3" w:rsidP="00740BA3">
      <w:pPr>
        <w:rPr>
          <w:rFonts w:cs="Arial"/>
          <w:bCs/>
          <w:iCs/>
          <w:sz w:val="16"/>
          <w:szCs w:val="16"/>
        </w:rPr>
      </w:pPr>
    </w:p>
    <w:p w14:paraId="780671FA" w14:textId="77777777" w:rsidR="00740BA3" w:rsidRDefault="00740BA3" w:rsidP="00740BA3">
      <w:pPr>
        <w:rPr>
          <w:rFonts w:cs="Arial"/>
          <w:bCs/>
          <w:iCs/>
          <w:sz w:val="16"/>
          <w:szCs w:val="16"/>
        </w:rPr>
      </w:pPr>
    </w:p>
    <w:p w14:paraId="2A4F7F3B" w14:textId="77777777" w:rsidR="00740BA3" w:rsidRDefault="00740BA3" w:rsidP="00740BA3">
      <w:pPr>
        <w:rPr>
          <w:rFonts w:cs="Arial"/>
          <w:bCs/>
          <w:iCs/>
          <w:sz w:val="16"/>
          <w:szCs w:val="16"/>
        </w:rPr>
      </w:pPr>
    </w:p>
    <w:p w14:paraId="46D0B434" w14:textId="77777777" w:rsidR="00740BA3" w:rsidRPr="00740BA3" w:rsidRDefault="00740BA3" w:rsidP="00740BA3">
      <w:pPr>
        <w:rPr>
          <w:rFonts w:cs="Arial"/>
          <w:bCs/>
          <w:iCs/>
          <w:sz w:val="16"/>
          <w:szCs w:val="16"/>
        </w:rPr>
      </w:pPr>
    </w:p>
    <w:p w14:paraId="4F9E0A74" w14:textId="77777777" w:rsidR="00965946" w:rsidRPr="00965946" w:rsidRDefault="00965946" w:rsidP="00965946">
      <w:pPr>
        <w:jc w:val="center"/>
        <w:rPr>
          <w:rFonts w:cs="Arial"/>
          <w:bCs/>
          <w:szCs w:val="20"/>
        </w:rPr>
      </w:pPr>
    </w:p>
    <w:p w14:paraId="7D03DCA1" w14:textId="77777777" w:rsidR="00C70CBC" w:rsidRDefault="00C70CBC" w:rsidP="00C70CBC">
      <w:pPr>
        <w:rPr>
          <w:rFonts w:cs="Arial"/>
          <w:bCs/>
          <w:i/>
          <w:sz w:val="16"/>
          <w:szCs w:val="16"/>
        </w:rPr>
      </w:pPr>
    </w:p>
    <w:p w14:paraId="1833FA30" w14:textId="77777777" w:rsidR="00ED2A41" w:rsidRDefault="00ED2A41" w:rsidP="00C70CBC">
      <w:pPr>
        <w:rPr>
          <w:rFonts w:cs="Arial"/>
          <w:bCs/>
          <w:i/>
          <w:sz w:val="16"/>
          <w:szCs w:val="16"/>
        </w:rPr>
      </w:pPr>
    </w:p>
    <w:p w14:paraId="1D11B3EB" w14:textId="77777777" w:rsidR="00ED2A41" w:rsidRDefault="00ED2A41" w:rsidP="00C70CBC">
      <w:pPr>
        <w:rPr>
          <w:rFonts w:cs="Arial"/>
          <w:bCs/>
          <w:i/>
          <w:sz w:val="16"/>
          <w:szCs w:val="16"/>
        </w:rPr>
      </w:pPr>
    </w:p>
    <w:p w14:paraId="4B3005DA" w14:textId="77777777" w:rsidR="00ED2A41" w:rsidRDefault="00ED2A41" w:rsidP="00C70CBC">
      <w:pPr>
        <w:rPr>
          <w:rFonts w:cs="Arial"/>
          <w:bCs/>
          <w:i/>
          <w:sz w:val="16"/>
          <w:szCs w:val="16"/>
        </w:rPr>
      </w:pPr>
    </w:p>
    <w:p w14:paraId="0C5D60FA" w14:textId="77777777" w:rsidR="00ED2A41" w:rsidRDefault="00ED2A41" w:rsidP="00C70CBC">
      <w:pPr>
        <w:rPr>
          <w:rFonts w:cs="Arial"/>
          <w:bCs/>
          <w:i/>
          <w:sz w:val="16"/>
          <w:szCs w:val="16"/>
        </w:rPr>
      </w:pPr>
    </w:p>
    <w:p w14:paraId="755E160F" w14:textId="77777777" w:rsidR="00ED2A41" w:rsidRDefault="00ED2A41" w:rsidP="00C70CBC">
      <w:pPr>
        <w:rPr>
          <w:rFonts w:cs="Arial"/>
          <w:bCs/>
          <w:i/>
          <w:sz w:val="16"/>
          <w:szCs w:val="16"/>
        </w:rPr>
      </w:pPr>
    </w:p>
    <w:p w14:paraId="358122FA" w14:textId="77777777" w:rsidR="00ED2A41" w:rsidRDefault="00ED2A41" w:rsidP="00C70CBC">
      <w:pPr>
        <w:rPr>
          <w:rFonts w:cs="Arial"/>
          <w:bCs/>
          <w:i/>
          <w:sz w:val="16"/>
          <w:szCs w:val="16"/>
        </w:rPr>
      </w:pPr>
    </w:p>
    <w:p w14:paraId="3627AF75" w14:textId="77777777" w:rsidR="00ED2A41" w:rsidRDefault="00ED2A41" w:rsidP="00C70CBC">
      <w:pPr>
        <w:rPr>
          <w:rFonts w:cs="Arial"/>
          <w:bCs/>
          <w:i/>
          <w:sz w:val="16"/>
          <w:szCs w:val="16"/>
        </w:rPr>
      </w:pPr>
    </w:p>
    <w:p w14:paraId="2B82DECB" w14:textId="77777777" w:rsidR="00ED2A41" w:rsidRDefault="00ED2A41" w:rsidP="00C70CBC">
      <w:pPr>
        <w:rPr>
          <w:rFonts w:cs="Arial"/>
          <w:bCs/>
          <w:i/>
          <w:sz w:val="16"/>
          <w:szCs w:val="16"/>
        </w:rPr>
      </w:pPr>
    </w:p>
    <w:p w14:paraId="56A9C991" w14:textId="77777777" w:rsidR="00C632C8" w:rsidRDefault="00C632C8" w:rsidP="00851CB6">
      <w:pPr>
        <w:rPr>
          <w:bCs/>
          <w:iCs/>
          <w:color w:val="00B050"/>
          <w:szCs w:val="20"/>
        </w:rPr>
      </w:pPr>
    </w:p>
    <w:p w14:paraId="4AA6A5E1" w14:textId="77777777" w:rsidR="00ED2A41" w:rsidRDefault="00ED2A41" w:rsidP="00965946">
      <w:pPr>
        <w:jc w:val="center"/>
        <w:rPr>
          <w:bCs/>
          <w:iCs/>
          <w:color w:val="00B050"/>
          <w:szCs w:val="20"/>
        </w:rPr>
      </w:pPr>
    </w:p>
    <w:p w14:paraId="76367949" w14:textId="77777777" w:rsidR="00ED2A41" w:rsidRDefault="00ED2A41" w:rsidP="00965946">
      <w:pPr>
        <w:jc w:val="center"/>
        <w:rPr>
          <w:bCs/>
          <w:iCs/>
          <w:color w:val="00B050"/>
          <w:szCs w:val="20"/>
        </w:rPr>
      </w:pPr>
    </w:p>
    <w:p w14:paraId="22D7C97A" w14:textId="77777777" w:rsidR="002D3FBC" w:rsidRDefault="002D3FBC" w:rsidP="002D3FBC">
      <w:pPr>
        <w:jc w:val="left"/>
        <w:rPr>
          <w:b/>
          <w:bCs/>
          <w:iCs/>
          <w:color w:val="00B050"/>
          <w:sz w:val="24"/>
          <w:szCs w:val="24"/>
        </w:rPr>
      </w:pPr>
    </w:p>
    <w:p w14:paraId="4B590CC9" w14:textId="77777777" w:rsidR="00BE159D" w:rsidRPr="00BB1245" w:rsidRDefault="00BE159D" w:rsidP="009557E3">
      <w:pPr>
        <w:numPr>
          <w:ilvl w:val="0"/>
          <w:numId w:val="9"/>
        </w:numPr>
        <w:jc w:val="left"/>
        <w:rPr>
          <w:b/>
          <w:bCs/>
          <w:iCs/>
          <w:color w:val="0070C0"/>
          <w:sz w:val="24"/>
          <w:szCs w:val="24"/>
        </w:rPr>
      </w:pPr>
      <w:r w:rsidRPr="00BB1245">
        <w:rPr>
          <w:b/>
          <w:bCs/>
          <w:iCs/>
          <w:color w:val="0070C0"/>
          <w:sz w:val="24"/>
          <w:szCs w:val="24"/>
        </w:rPr>
        <w:lastRenderedPageBreak/>
        <w:t>IZJAVA</w:t>
      </w:r>
      <w:r w:rsidR="000F236E" w:rsidRPr="00BB1245">
        <w:rPr>
          <w:b/>
          <w:bCs/>
          <w:iCs/>
          <w:color w:val="0070C0"/>
          <w:sz w:val="24"/>
          <w:szCs w:val="24"/>
        </w:rPr>
        <w:t xml:space="preserve"> IN VZOREC</w:t>
      </w:r>
      <w:r w:rsidRPr="00BB1245">
        <w:rPr>
          <w:b/>
          <w:bCs/>
          <w:iCs/>
          <w:color w:val="0070C0"/>
          <w:sz w:val="24"/>
          <w:szCs w:val="24"/>
        </w:rPr>
        <w:t xml:space="preserve"> ZAVAROVANJA ZA DOB</w:t>
      </w:r>
      <w:r w:rsidR="000F236E" w:rsidRPr="00BB1245">
        <w:rPr>
          <w:b/>
          <w:bCs/>
          <w:iCs/>
          <w:color w:val="0070C0"/>
          <w:sz w:val="24"/>
          <w:szCs w:val="24"/>
        </w:rPr>
        <w:t>RO IZVEDBO POGODBENIH OBVEZNOSTI</w:t>
      </w:r>
    </w:p>
    <w:tbl>
      <w:tblPr>
        <w:tblpPr w:leftFromText="141" w:rightFromText="141" w:vertAnchor="text" w:horzAnchor="margin" w:tblpY="6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278"/>
      </w:tblGrid>
      <w:tr w:rsidR="00ED2A41" w:rsidRPr="0022501B" w14:paraId="3756A449" w14:textId="77777777" w:rsidTr="00ED2A41">
        <w:tc>
          <w:tcPr>
            <w:tcW w:w="3832" w:type="dxa"/>
            <w:shd w:val="clear" w:color="auto" w:fill="E7E6E6"/>
          </w:tcPr>
          <w:p w14:paraId="324C4F17" w14:textId="77777777" w:rsidR="00ED2A41" w:rsidRDefault="00ED2A41" w:rsidP="00ED2A41">
            <w:pPr>
              <w:jc w:val="left"/>
              <w:rPr>
                <w:rFonts w:cs="Arial"/>
                <w:bCs/>
                <w:szCs w:val="20"/>
              </w:rPr>
            </w:pPr>
            <w:r w:rsidRPr="0022501B">
              <w:rPr>
                <w:rFonts w:cs="Arial"/>
                <w:bCs/>
                <w:szCs w:val="20"/>
              </w:rPr>
              <w:t>PONUDNIK</w:t>
            </w:r>
          </w:p>
          <w:p w14:paraId="3482F78E" w14:textId="77777777" w:rsidR="00ED2A41" w:rsidRPr="0022501B" w:rsidRDefault="00ED2A41" w:rsidP="00ED2A41">
            <w:pPr>
              <w:jc w:val="left"/>
              <w:rPr>
                <w:iCs/>
                <w:szCs w:val="20"/>
              </w:rPr>
            </w:pPr>
            <w:r w:rsidRPr="0022501B">
              <w:rPr>
                <w:rFonts w:cs="Arial"/>
                <w:bCs/>
                <w:szCs w:val="20"/>
              </w:rPr>
              <w:t xml:space="preserve"> (NAZIV)</w:t>
            </w:r>
          </w:p>
        </w:tc>
        <w:tc>
          <w:tcPr>
            <w:tcW w:w="5378" w:type="dxa"/>
          </w:tcPr>
          <w:p w14:paraId="1F5FC008" w14:textId="77777777" w:rsidR="00ED2A41" w:rsidRPr="0022501B" w:rsidRDefault="00ED2A41" w:rsidP="00ED2A41">
            <w:pPr>
              <w:jc w:val="left"/>
              <w:rPr>
                <w:iCs/>
                <w:sz w:val="24"/>
                <w:szCs w:val="24"/>
              </w:rPr>
            </w:pPr>
          </w:p>
        </w:tc>
      </w:tr>
      <w:tr w:rsidR="00ED2A41" w:rsidRPr="0022501B" w14:paraId="1EAC0460" w14:textId="77777777" w:rsidTr="00ED2A41">
        <w:trPr>
          <w:trHeight w:val="50"/>
        </w:trPr>
        <w:tc>
          <w:tcPr>
            <w:tcW w:w="3832" w:type="dxa"/>
            <w:shd w:val="clear" w:color="auto" w:fill="E7E6E6"/>
          </w:tcPr>
          <w:p w14:paraId="11E952E6" w14:textId="77777777" w:rsidR="00ED2A41" w:rsidRPr="0022501B" w:rsidRDefault="00ED2A41" w:rsidP="00ED2A41">
            <w:pPr>
              <w:jc w:val="left"/>
              <w:rPr>
                <w:iCs/>
                <w:szCs w:val="20"/>
              </w:rPr>
            </w:pPr>
            <w:r w:rsidRPr="0022501B">
              <w:rPr>
                <w:szCs w:val="20"/>
              </w:rPr>
              <w:t>NASLOV</w:t>
            </w:r>
          </w:p>
        </w:tc>
        <w:tc>
          <w:tcPr>
            <w:tcW w:w="5378" w:type="dxa"/>
          </w:tcPr>
          <w:p w14:paraId="3F1DF4E2" w14:textId="77777777" w:rsidR="00ED2A41" w:rsidRPr="0022501B" w:rsidRDefault="00ED2A41" w:rsidP="00ED2A41">
            <w:pPr>
              <w:jc w:val="left"/>
              <w:rPr>
                <w:iCs/>
                <w:sz w:val="24"/>
                <w:szCs w:val="24"/>
              </w:rPr>
            </w:pPr>
          </w:p>
          <w:p w14:paraId="7B4845D5" w14:textId="77777777" w:rsidR="00ED2A41" w:rsidRPr="0022501B" w:rsidRDefault="00ED2A41" w:rsidP="00ED2A41">
            <w:pPr>
              <w:jc w:val="left"/>
              <w:rPr>
                <w:iCs/>
                <w:sz w:val="24"/>
                <w:szCs w:val="24"/>
              </w:rPr>
            </w:pPr>
          </w:p>
        </w:tc>
      </w:tr>
    </w:tbl>
    <w:p w14:paraId="4830A46D" w14:textId="77777777" w:rsidR="00EB2D72" w:rsidRDefault="00EB2D72" w:rsidP="002844D6">
      <w:pPr>
        <w:jc w:val="left"/>
        <w:rPr>
          <w:b/>
          <w:bCs/>
          <w:iCs/>
          <w:color w:val="00B050"/>
          <w:sz w:val="24"/>
          <w:szCs w:val="24"/>
        </w:rPr>
      </w:pPr>
    </w:p>
    <w:p w14:paraId="0D20C35D" w14:textId="77777777" w:rsidR="0059482F" w:rsidRPr="00BE159D" w:rsidRDefault="0059482F" w:rsidP="002844D6">
      <w:pPr>
        <w:jc w:val="left"/>
        <w:rPr>
          <w:b/>
          <w:bCs/>
          <w:iCs/>
          <w:color w:val="00B050"/>
          <w:sz w:val="24"/>
          <w:szCs w:val="24"/>
        </w:rPr>
      </w:pPr>
    </w:p>
    <w:p w14:paraId="3CF3917D" w14:textId="77777777" w:rsidR="00EB2D72" w:rsidRDefault="00EB2D72" w:rsidP="002844D6">
      <w:pPr>
        <w:jc w:val="left"/>
        <w:rPr>
          <w:bCs/>
          <w:iCs/>
          <w:szCs w:val="20"/>
        </w:rPr>
      </w:pPr>
    </w:p>
    <w:p w14:paraId="672145EB" w14:textId="77777777" w:rsidR="0059482F" w:rsidRDefault="0059482F" w:rsidP="0059482F">
      <w:pPr>
        <w:pStyle w:val="Telobesedila"/>
        <w:rPr>
          <w:rFonts w:ascii="Arial" w:hAnsi="Arial" w:cs="Arial"/>
          <w:b/>
          <w:color w:val="auto"/>
          <w:sz w:val="20"/>
        </w:rPr>
      </w:pPr>
      <w:r w:rsidRPr="0059482F">
        <w:rPr>
          <w:rFonts w:ascii="Arial" w:hAnsi="Arial" w:cs="Arial"/>
          <w:b/>
          <w:color w:val="auto"/>
          <w:sz w:val="20"/>
        </w:rPr>
        <w:t>izjavljamo,</w:t>
      </w:r>
    </w:p>
    <w:p w14:paraId="02843C97" w14:textId="77777777" w:rsidR="0059482F" w:rsidRPr="0059482F" w:rsidRDefault="0059482F" w:rsidP="0059482F">
      <w:pPr>
        <w:pStyle w:val="Telobesedila"/>
        <w:rPr>
          <w:rFonts w:ascii="Arial" w:hAnsi="Arial" w:cs="Arial"/>
          <w:b/>
          <w:color w:val="auto"/>
          <w:sz w:val="20"/>
        </w:rPr>
      </w:pPr>
    </w:p>
    <w:p w14:paraId="261515C5" w14:textId="77777777" w:rsidR="0059482F" w:rsidRPr="00F55CC1" w:rsidRDefault="00220040" w:rsidP="00220040">
      <w:pPr>
        <w:pStyle w:val="Telobesedila"/>
        <w:spacing w:line="276" w:lineRule="auto"/>
        <w:rPr>
          <w:rFonts w:ascii="Arial" w:hAnsi="Arial" w:cs="Arial"/>
          <w:color w:val="auto"/>
          <w:sz w:val="20"/>
        </w:rPr>
      </w:pPr>
      <w:r w:rsidRPr="00F55CC1">
        <w:rPr>
          <w:rFonts w:ascii="Arial" w:hAnsi="Arial" w:cs="Arial"/>
          <w:color w:val="auto"/>
          <w:sz w:val="20"/>
        </w:rPr>
        <w:t>da bomo v roku 1</w:t>
      </w:r>
      <w:r w:rsidR="00AD2896">
        <w:rPr>
          <w:rFonts w:ascii="Arial" w:hAnsi="Arial" w:cs="Arial"/>
          <w:color w:val="auto"/>
          <w:sz w:val="20"/>
        </w:rPr>
        <w:t>0 delovnih</w:t>
      </w:r>
      <w:r w:rsidRPr="00F55CC1">
        <w:rPr>
          <w:rFonts w:ascii="Arial" w:hAnsi="Arial" w:cs="Arial"/>
          <w:color w:val="auto"/>
          <w:sz w:val="20"/>
        </w:rPr>
        <w:t xml:space="preserve"> dni</w:t>
      </w:r>
      <w:r w:rsidR="0059482F" w:rsidRPr="00F55CC1">
        <w:rPr>
          <w:rFonts w:ascii="Arial" w:hAnsi="Arial" w:cs="Arial"/>
          <w:color w:val="auto"/>
          <w:sz w:val="20"/>
        </w:rPr>
        <w:t xml:space="preserve"> od sklenitve pogodbe za dobro izvedbo pogodbenih obveznosti, predložili bančno garancijo oziroma kavcijsko zava</w:t>
      </w:r>
      <w:r w:rsidR="007E5E8A" w:rsidRPr="00F55CC1">
        <w:rPr>
          <w:rFonts w:ascii="Arial" w:hAnsi="Arial" w:cs="Arial"/>
          <w:color w:val="auto"/>
          <w:sz w:val="20"/>
        </w:rPr>
        <w:t>rovanje zavarovalnice v višini 10</w:t>
      </w:r>
      <w:r w:rsidR="0059482F" w:rsidRPr="00F55CC1">
        <w:rPr>
          <w:rFonts w:ascii="Arial" w:hAnsi="Arial" w:cs="Arial"/>
          <w:color w:val="auto"/>
          <w:sz w:val="20"/>
        </w:rPr>
        <w:t xml:space="preserve"> % pogodbene obveznosti (z DDV) z rokom veljavnosti </w:t>
      </w:r>
      <w:r w:rsidR="003561D2" w:rsidRPr="003561D2">
        <w:rPr>
          <w:rFonts w:ascii="Arial" w:hAnsi="Arial" w:cs="Arial"/>
          <w:color w:val="auto"/>
          <w:sz w:val="20"/>
        </w:rPr>
        <w:t>še 6</w:t>
      </w:r>
      <w:r w:rsidR="0059482F" w:rsidRPr="003561D2">
        <w:rPr>
          <w:rFonts w:ascii="Arial" w:hAnsi="Arial" w:cs="Arial"/>
          <w:color w:val="auto"/>
          <w:sz w:val="20"/>
        </w:rPr>
        <w:t>0 dni po izteku pogodbe za:</w:t>
      </w:r>
      <w:r w:rsidR="0059482F" w:rsidRPr="00F55CC1">
        <w:rPr>
          <w:rFonts w:ascii="Arial" w:hAnsi="Arial" w:cs="Arial"/>
          <w:color w:val="auto"/>
          <w:sz w:val="20"/>
        </w:rPr>
        <w:t xml:space="preserve"> </w:t>
      </w:r>
    </w:p>
    <w:p w14:paraId="11F0E0CB" w14:textId="77777777" w:rsidR="0059482F" w:rsidRPr="00F55CC1" w:rsidRDefault="0059482F" w:rsidP="00220040">
      <w:pPr>
        <w:pStyle w:val="Telobesedila"/>
        <w:spacing w:line="276" w:lineRule="auto"/>
        <w:rPr>
          <w:rFonts w:ascii="Arial" w:hAnsi="Arial" w:cs="Arial"/>
          <w:color w:val="auto"/>
          <w:sz w:val="20"/>
        </w:rPr>
      </w:pPr>
    </w:p>
    <w:p w14:paraId="60EC7508" w14:textId="7FAC81F2" w:rsidR="0059482F" w:rsidRPr="00F55CC1" w:rsidRDefault="00014F61" w:rsidP="00220040">
      <w:pPr>
        <w:spacing w:line="276" w:lineRule="auto"/>
        <w:rPr>
          <w:rFonts w:cs="Arial"/>
          <w:szCs w:val="20"/>
        </w:rPr>
      </w:pPr>
      <w:r w:rsidRPr="00F55CC1">
        <w:rPr>
          <w:rFonts w:cs="Arial"/>
          <w:szCs w:val="20"/>
        </w:rPr>
        <w:t>javno naročilo</w:t>
      </w:r>
      <w:r w:rsidR="000140F4">
        <w:rPr>
          <w:rFonts w:cs="Arial"/>
          <w:szCs w:val="20"/>
        </w:rPr>
        <w:t xml:space="preserve"> </w:t>
      </w:r>
      <w:r w:rsidR="005A0FC0">
        <w:rPr>
          <w:rFonts w:cs="Arial"/>
          <w:szCs w:val="20"/>
        </w:rPr>
        <w:t>Obnova Vrtca Trbovlje – enota Ciciban</w:t>
      </w:r>
      <w:r w:rsidR="00AE4681">
        <w:rPr>
          <w:rFonts w:cs="Arial"/>
        </w:rPr>
        <w:t xml:space="preserve"> </w:t>
      </w:r>
      <w:r w:rsidR="0059482F" w:rsidRPr="00F55CC1">
        <w:rPr>
          <w:rFonts w:cs="Arial"/>
          <w:szCs w:val="20"/>
        </w:rPr>
        <w:t>za pogodbeno vrednost v višini   ______________________ EUR z vključenim DDV, ki je bil objavljen na Portalu javnih naročil.</w:t>
      </w:r>
    </w:p>
    <w:p w14:paraId="6A5290F7" w14:textId="77777777" w:rsidR="00EB2D72" w:rsidRDefault="00EB2D72" w:rsidP="002844D6">
      <w:pPr>
        <w:jc w:val="left"/>
        <w:rPr>
          <w:bCs/>
          <w:iCs/>
          <w:szCs w:val="20"/>
        </w:rPr>
      </w:pPr>
    </w:p>
    <w:p w14:paraId="7C90447F" w14:textId="77777777" w:rsidR="0059482F" w:rsidRDefault="0059482F" w:rsidP="002844D6">
      <w:pPr>
        <w:jc w:val="left"/>
        <w:rPr>
          <w:bCs/>
          <w:i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021"/>
        <w:gridCol w:w="3022"/>
      </w:tblGrid>
      <w:tr w:rsidR="0059482F" w14:paraId="6BE0AFCE" w14:textId="77777777" w:rsidTr="00B527D0">
        <w:tc>
          <w:tcPr>
            <w:tcW w:w="3070" w:type="dxa"/>
            <w:shd w:val="clear" w:color="auto" w:fill="E7E6E6"/>
          </w:tcPr>
          <w:p w14:paraId="45A0A423" w14:textId="77777777" w:rsidR="0059482F" w:rsidRDefault="0059482F" w:rsidP="00B527D0">
            <w:r>
              <w:t>KRAJ</w:t>
            </w:r>
          </w:p>
        </w:tc>
        <w:tc>
          <w:tcPr>
            <w:tcW w:w="3070" w:type="dxa"/>
            <w:shd w:val="clear" w:color="auto" w:fill="E7E6E6"/>
          </w:tcPr>
          <w:p w14:paraId="3EC5B10D" w14:textId="77777777" w:rsidR="0059482F" w:rsidRDefault="0059482F" w:rsidP="00B527D0">
            <w:r>
              <w:t>DATUM</w:t>
            </w:r>
          </w:p>
        </w:tc>
        <w:tc>
          <w:tcPr>
            <w:tcW w:w="3070" w:type="dxa"/>
            <w:shd w:val="clear" w:color="auto" w:fill="E7E6E6"/>
          </w:tcPr>
          <w:p w14:paraId="41260D80" w14:textId="77777777" w:rsidR="0059482F" w:rsidRDefault="0059482F" w:rsidP="00B527D0">
            <w:r>
              <w:t>PODPIS IN ŽIG</w:t>
            </w:r>
          </w:p>
        </w:tc>
      </w:tr>
      <w:tr w:rsidR="0059482F" w14:paraId="7B7C3C6C" w14:textId="77777777" w:rsidTr="00B527D0">
        <w:tc>
          <w:tcPr>
            <w:tcW w:w="3070" w:type="dxa"/>
          </w:tcPr>
          <w:p w14:paraId="25C5568B" w14:textId="77777777" w:rsidR="0059482F" w:rsidRDefault="0059482F" w:rsidP="00B527D0"/>
          <w:p w14:paraId="1E95CAC5" w14:textId="77777777" w:rsidR="0059482F" w:rsidRDefault="0059482F" w:rsidP="00B527D0"/>
          <w:p w14:paraId="7390AAD9" w14:textId="77777777" w:rsidR="0059482F" w:rsidRDefault="0059482F" w:rsidP="00B527D0"/>
          <w:p w14:paraId="0FF74B62" w14:textId="77777777" w:rsidR="0059482F" w:rsidRDefault="0059482F" w:rsidP="00B527D0"/>
        </w:tc>
        <w:tc>
          <w:tcPr>
            <w:tcW w:w="3070" w:type="dxa"/>
          </w:tcPr>
          <w:p w14:paraId="1D13AE85" w14:textId="77777777" w:rsidR="0059482F" w:rsidRDefault="0059482F" w:rsidP="00B527D0"/>
        </w:tc>
        <w:tc>
          <w:tcPr>
            <w:tcW w:w="3070" w:type="dxa"/>
          </w:tcPr>
          <w:p w14:paraId="171AD579" w14:textId="77777777" w:rsidR="0059482F" w:rsidRDefault="0059482F" w:rsidP="00B527D0"/>
        </w:tc>
      </w:tr>
    </w:tbl>
    <w:p w14:paraId="682707A6" w14:textId="77777777" w:rsidR="0059482F" w:rsidRDefault="0059482F" w:rsidP="002844D6">
      <w:pPr>
        <w:jc w:val="left"/>
        <w:rPr>
          <w:bCs/>
          <w:iCs/>
          <w:szCs w:val="20"/>
        </w:rPr>
      </w:pPr>
    </w:p>
    <w:p w14:paraId="3C5D546E" w14:textId="77777777" w:rsidR="0059482F" w:rsidRDefault="0059482F" w:rsidP="002844D6">
      <w:pPr>
        <w:jc w:val="left"/>
        <w:rPr>
          <w:bCs/>
          <w:iCs/>
          <w:szCs w:val="20"/>
        </w:rPr>
      </w:pPr>
    </w:p>
    <w:p w14:paraId="637CD3BB" w14:textId="77777777" w:rsidR="0059482F" w:rsidRDefault="0059482F" w:rsidP="002844D6">
      <w:pPr>
        <w:jc w:val="left"/>
        <w:rPr>
          <w:bCs/>
          <w:iCs/>
          <w:szCs w:val="20"/>
        </w:rPr>
      </w:pPr>
    </w:p>
    <w:p w14:paraId="46D3899F" w14:textId="77777777" w:rsidR="0059482F" w:rsidRDefault="0059482F" w:rsidP="002844D6">
      <w:pPr>
        <w:jc w:val="left"/>
        <w:rPr>
          <w:bCs/>
          <w:iCs/>
          <w:szCs w:val="20"/>
        </w:rPr>
      </w:pPr>
    </w:p>
    <w:p w14:paraId="3C5366B0" w14:textId="77777777" w:rsidR="0059482F" w:rsidRDefault="0059482F" w:rsidP="002844D6">
      <w:pPr>
        <w:jc w:val="left"/>
        <w:rPr>
          <w:bCs/>
          <w:iCs/>
          <w:szCs w:val="20"/>
        </w:rPr>
      </w:pPr>
    </w:p>
    <w:p w14:paraId="6697442E" w14:textId="77777777" w:rsidR="00602BE6" w:rsidRDefault="00602BE6" w:rsidP="002844D6">
      <w:pPr>
        <w:jc w:val="left"/>
        <w:rPr>
          <w:bCs/>
          <w:iCs/>
          <w:szCs w:val="20"/>
        </w:rPr>
      </w:pPr>
    </w:p>
    <w:p w14:paraId="541F752C" w14:textId="77777777" w:rsidR="00602BE6" w:rsidRDefault="00602BE6" w:rsidP="002844D6">
      <w:pPr>
        <w:jc w:val="left"/>
        <w:rPr>
          <w:bCs/>
          <w:iCs/>
          <w:szCs w:val="20"/>
        </w:rPr>
      </w:pPr>
    </w:p>
    <w:p w14:paraId="55DEF85E" w14:textId="77777777" w:rsidR="00602BE6" w:rsidRDefault="00602BE6" w:rsidP="002844D6">
      <w:pPr>
        <w:jc w:val="left"/>
        <w:rPr>
          <w:bCs/>
          <w:iCs/>
          <w:szCs w:val="20"/>
        </w:rPr>
      </w:pPr>
    </w:p>
    <w:p w14:paraId="65EB10C1" w14:textId="77777777" w:rsidR="00602BE6" w:rsidRDefault="00602BE6" w:rsidP="002844D6">
      <w:pPr>
        <w:jc w:val="left"/>
        <w:rPr>
          <w:bCs/>
          <w:iCs/>
          <w:szCs w:val="20"/>
        </w:rPr>
      </w:pPr>
    </w:p>
    <w:p w14:paraId="05EE9774" w14:textId="77777777" w:rsidR="00602BE6" w:rsidRDefault="00602BE6" w:rsidP="002844D6">
      <w:pPr>
        <w:jc w:val="left"/>
        <w:rPr>
          <w:bCs/>
          <w:iCs/>
          <w:szCs w:val="20"/>
        </w:rPr>
      </w:pPr>
    </w:p>
    <w:p w14:paraId="2D3500BA" w14:textId="77777777" w:rsidR="00602BE6" w:rsidRDefault="00602BE6" w:rsidP="002844D6">
      <w:pPr>
        <w:jc w:val="left"/>
        <w:rPr>
          <w:bCs/>
          <w:iCs/>
          <w:szCs w:val="20"/>
        </w:rPr>
      </w:pPr>
    </w:p>
    <w:p w14:paraId="6569B343" w14:textId="77777777" w:rsidR="00602BE6" w:rsidRDefault="00602BE6" w:rsidP="002844D6">
      <w:pPr>
        <w:jc w:val="left"/>
        <w:rPr>
          <w:bCs/>
          <w:iCs/>
          <w:szCs w:val="20"/>
        </w:rPr>
      </w:pPr>
    </w:p>
    <w:p w14:paraId="230F0D6C" w14:textId="77777777" w:rsidR="00602BE6" w:rsidRDefault="00602BE6" w:rsidP="002844D6">
      <w:pPr>
        <w:jc w:val="left"/>
        <w:rPr>
          <w:bCs/>
          <w:iCs/>
          <w:szCs w:val="20"/>
        </w:rPr>
      </w:pPr>
    </w:p>
    <w:p w14:paraId="1382BA49" w14:textId="77777777" w:rsidR="00602BE6" w:rsidRDefault="00602BE6" w:rsidP="002844D6">
      <w:pPr>
        <w:jc w:val="left"/>
        <w:rPr>
          <w:bCs/>
          <w:iCs/>
          <w:szCs w:val="20"/>
        </w:rPr>
      </w:pPr>
    </w:p>
    <w:p w14:paraId="19313207" w14:textId="77777777" w:rsidR="00602BE6" w:rsidRDefault="00602BE6" w:rsidP="002844D6">
      <w:pPr>
        <w:jc w:val="left"/>
        <w:rPr>
          <w:bCs/>
          <w:iCs/>
          <w:szCs w:val="20"/>
        </w:rPr>
      </w:pPr>
    </w:p>
    <w:p w14:paraId="0F58F02B" w14:textId="77777777" w:rsidR="00602BE6" w:rsidRDefault="00602BE6" w:rsidP="002844D6">
      <w:pPr>
        <w:jc w:val="left"/>
        <w:rPr>
          <w:bCs/>
          <w:iCs/>
          <w:szCs w:val="20"/>
        </w:rPr>
      </w:pPr>
    </w:p>
    <w:p w14:paraId="620248E2" w14:textId="77777777" w:rsidR="00602BE6" w:rsidRDefault="00602BE6" w:rsidP="002844D6">
      <w:pPr>
        <w:jc w:val="left"/>
        <w:rPr>
          <w:bCs/>
          <w:iCs/>
          <w:szCs w:val="20"/>
        </w:rPr>
      </w:pPr>
    </w:p>
    <w:p w14:paraId="0CB2E6D6" w14:textId="77777777" w:rsidR="00602BE6" w:rsidRDefault="00602BE6" w:rsidP="002844D6">
      <w:pPr>
        <w:jc w:val="left"/>
        <w:rPr>
          <w:bCs/>
          <w:iCs/>
          <w:szCs w:val="20"/>
        </w:rPr>
      </w:pPr>
    </w:p>
    <w:p w14:paraId="464E6653" w14:textId="77777777" w:rsidR="00602BE6" w:rsidRDefault="00602BE6" w:rsidP="002844D6">
      <w:pPr>
        <w:jc w:val="left"/>
        <w:rPr>
          <w:bCs/>
          <w:iCs/>
          <w:szCs w:val="20"/>
        </w:rPr>
      </w:pPr>
    </w:p>
    <w:p w14:paraId="48B85C0A" w14:textId="77777777" w:rsidR="00602BE6" w:rsidRDefault="00602BE6" w:rsidP="002844D6">
      <w:pPr>
        <w:jc w:val="left"/>
        <w:rPr>
          <w:bCs/>
          <w:iCs/>
          <w:szCs w:val="20"/>
        </w:rPr>
      </w:pPr>
    </w:p>
    <w:p w14:paraId="63AFB5F6" w14:textId="77777777" w:rsidR="006328A8" w:rsidRDefault="006328A8" w:rsidP="002844D6">
      <w:pPr>
        <w:jc w:val="left"/>
        <w:rPr>
          <w:bCs/>
          <w:iCs/>
          <w:szCs w:val="20"/>
        </w:rPr>
      </w:pPr>
    </w:p>
    <w:p w14:paraId="66E47F66" w14:textId="77777777" w:rsidR="006328A8" w:rsidRDefault="006328A8" w:rsidP="002844D6">
      <w:pPr>
        <w:jc w:val="left"/>
        <w:rPr>
          <w:bCs/>
          <w:iCs/>
          <w:szCs w:val="20"/>
        </w:rPr>
      </w:pPr>
    </w:p>
    <w:p w14:paraId="66F84E82" w14:textId="77777777" w:rsidR="006328A8" w:rsidRDefault="006328A8" w:rsidP="002844D6">
      <w:pPr>
        <w:jc w:val="left"/>
        <w:rPr>
          <w:bCs/>
          <w:iCs/>
          <w:szCs w:val="20"/>
        </w:rPr>
      </w:pPr>
    </w:p>
    <w:p w14:paraId="5EE8C4FD" w14:textId="77777777" w:rsidR="006328A8" w:rsidRDefault="006328A8" w:rsidP="002844D6">
      <w:pPr>
        <w:jc w:val="left"/>
        <w:rPr>
          <w:bCs/>
          <w:iCs/>
          <w:szCs w:val="20"/>
        </w:rPr>
      </w:pPr>
    </w:p>
    <w:p w14:paraId="22DA101A" w14:textId="77777777" w:rsidR="00602BE6" w:rsidRDefault="00602BE6" w:rsidP="002844D6">
      <w:pPr>
        <w:jc w:val="left"/>
        <w:rPr>
          <w:bCs/>
          <w:iCs/>
          <w:szCs w:val="20"/>
        </w:rPr>
      </w:pPr>
    </w:p>
    <w:p w14:paraId="22A88865" w14:textId="77777777" w:rsidR="00602BE6" w:rsidRDefault="00602BE6" w:rsidP="002844D6">
      <w:pPr>
        <w:jc w:val="left"/>
        <w:rPr>
          <w:bCs/>
          <w:iCs/>
          <w:szCs w:val="20"/>
        </w:rPr>
      </w:pPr>
    </w:p>
    <w:p w14:paraId="36854117" w14:textId="77777777" w:rsidR="00715D70" w:rsidRDefault="00715D70" w:rsidP="002844D6">
      <w:pPr>
        <w:jc w:val="left"/>
        <w:rPr>
          <w:bCs/>
          <w:iCs/>
          <w:szCs w:val="20"/>
        </w:rPr>
      </w:pPr>
    </w:p>
    <w:p w14:paraId="4632377C" w14:textId="77777777" w:rsidR="005A0FC0" w:rsidRDefault="005A0FC0" w:rsidP="002844D6">
      <w:pPr>
        <w:jc w:val="left"/>
        <w:rPr>
          <w:bCs/>
          <w:iCs/>
          <w:szCs w:val="20"/>
        </w:rPr>
      </w:pPr>
    </w:p>
    <w:p w14:paraId="311EE440" w14:textId="77777777" w:rsidR="00715D70" w:rsidRDefault="00715D70" w:rsidP="002844D6">
      <w:pPr>
        <w:jc w:val="left"/>
        <w:rPr>
          <w:bCs/>
          <w:iCs/>
          <w:szCs w:val="20"/>
        </w:rPr>
      </w:pPr>
    </w:p>
    <w:p w14:paraId="24802C32" w14:textId="77777777" w:rsidR="00602BE6" w:rsidRDefault="00602BE6" w:rsidP="002844D6">
      <w:pPr>
        <w:jc w:val="left"/>
        <w:rPr>
          <w:bCs/>
          <w:iCs/>
          <w:szCs w:val="20"/>
        </w:rPr>
      </w:pPr>
    </w:p>
    <w:p w14:paraId="642C482A" w14:textId="77777777" w:rsidR="00602BE6" w:rsidRPr="00BB1245" w:rsidRDefault="00602BE6" w:rsidP="00602BE6">
      <w:pPr>
        <w:rPr>
          <w:rFonts w:cs="Arial"/>
          <w:color w:val="0070C0"/>
          <w:szCs w:val="20"/>
        </w:rPr>
      </w:pPr>
      <w:r w:rsidRPr="00BB1245">
        <w:rPr>
          <w:rFonts w:cs="Arial"/>
          <w:b/>
          <w:color w:val="0070C0"/>
          <w:szCs w:val="20"/>
        </w:rPr>
        <w:lastRenderedPageBreak/>
        <w:t xml:space="preserve">Vzorec finančnega zavarovanja za dobro izvedbo pogodbenih obveznosti </w:t>
      </w:r>
    </w:p>
    <w:p w14:paraId="11D95079"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p>
    <w:p w14:paraId="58F0E3EF"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DB643F">
        <w:rPr>
          <w:rFonts w:cs="Arial"/>
          <w:i/>
          <w:szCs w:val="20"/>
        </w:rPr>
        <w:t>Glava s podatki o garantu (zavarovalnici/banki) ali SWIFT ključ</w:t>
      </w:r>
    </w:p>
    <w:p w14:paraId="2C652796"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p>
    <w:p w14:paraId="3FAC5E37"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szCs w:val="20"/>
        </w:rPr>
        <w:t xml:space="preserve">Za: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upravičenca tj. naročnika javnega naročila)</w:t>
      </w:r>
    </w:p>
    <w:p w14:paraId="52A72AB6"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DB643F">
        <w:rPr>
          <w:rFonts w:cs="Arial"/>
          <w:szCs w:val="20"/>
        </w:rPr>
        <w:t xml:space="preserve">Datum: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datum izdaje)</w:t>
      </w:r>
    </w:p>
    <w:p w14:paraId="721E73F0"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3" w:name="_Hlk219266699"/>
      <w:r w:rsidRPr="00DB643F">
        <w:rPr>
          <w:rFonts w:cs="Arial"/>
          <w:b/>
          <w:szCs w:val="20"/>
        </w:rPr>
        <w:t>VRSTA ZAVAROVANJA:</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fldChar w:fldCharType="end"/>
      </w:r>
      <w:r w:rsidRPr="00DB643F">
        <w:rPr>
          <w:rFonts w:cs="Arial"/>
          <w:i/>
          <w:szCs w:val="20"/>
        </w:rPr>
        <w:t xml:space="preserve"> (vpiše se vrsta zavarovanja: kavcijsko zavarovanje/bančna garancija)</w:t>
      </w:r>
    </w:p>
    <w:bookmarkEnd w:id="3"/>
    <w:p w14:paraId="1552A6A4"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 xml:space="preserve">ŠTEVILKA: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številka zavarovanja)</w:t>
      </w:r>
    </w:p>
    <w:p w14:paraId="1ECF9D26"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GARANT:</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ime in naslov zavarovalnice/banke v kraju izdaje)</w:t>
      </w:r>
    </w:p>
    <w:p w14:paraId="1DCC7DCB"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 xml:space="preserve">NAROČNIK: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(vpišeta se ime in naslov naročnika zavarovanja, tj. v postopku javnega naročanja izbranega ponudnika)</w:t>
      </w:r>
    </w:p>
    <w:p w14:paraId="4902970F"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bookmarkStart w:id="4" w:name="_Hlk219266644"/>
      <w:r w:rsidRPr="00DB643F">
        <w:rPr>
          <w:rFonts w:cs="Arial"/>
          <w:b/>
          <w:szCs w:val="20"/>
        </w:rPr>
        <w:t>UPRAVIČENEC:</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i/>
          <w:szCs w:val="20"/>
        </w:rPr>
        <w:t xml:space="preserve"> (vpiše se naročnik javnega naročila)</w:t>
      </w:r>
    </w:p>
    <w:bookmarkEnd w:id="4"/>
    <w:p w14:paraId="0369EAC7"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DB643F">
        <w:rPr>
          <w:rFonts w:cs="Arial"/>
          <w:b/>
          <w:szCs w:val="20"/>
        </w:rPr>
        <w:t xml:space="preserve">OSNOVNI POSEL: </w:t>
      </w:r>
      <w:r w:rsidRPr="00DB643F">
        <w:rPr>
          <w:rFonts w:cs="Arial"/>
          <w:szCs w:val="20"/>
        </w:rPr>
        <w:t xml:space="preserve">obveznost naročnika zavarovanja iz pogodbe št.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z dne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 xml:space="preserve">(vpišeta se št. in datum pogodbe o izvedbi javnega naročila), </w:t>
      </w:r>
      <w:r w:rsidRPr="00DB643F">
        <w:rPr>
          <w:rFonts w:cs="Arial"/>
          <w:szCs w:val="20"/>
        </w:rPr>
        <w:t xml:space="preserve">katere predmet je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fldChar w:fldCharType="end"/>
      </w:r>
      <w:r w:rsidRPr="00DB643F">
        <w:rPr>
          <w:rFonts w:cs="Arial"/>
          <w:szCs w:val="20"/>
        </w:rPr>
        <w:t xml:space="preserve"> </w:t>
      </w:r>
      <w:r w:rsidRPr="00DB643F">
        <w:rPr>
          <w:rFonts w:cs="Arial"/>
          <w:i/>
          <w:szCs w:val="20"/>
        </w:rPr>
        <w:t>(vpiše se predmet javnega naročila)</w:t>
      </w:r>
      <w:r w:rsidRPr="00DB643F">
        <w:rPr>
          <w:rFonts w:cs="Arial"/>
          <w:szCs w:val="20"/>
        </w:rPr>
        <w:t>.</w:t>
      </w:r>
    </w:p>
    <w:p w14:paraId="11607CFB"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 xml:space="preserve">ZNESEK  V EUR: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najvišji znesek s številko in besedo)</w:t>
      </w:r>
    </w:p>
    <w:p w14:paraId="3DA774DD"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JEZIK V ZAHTEVANIH LISTINAH:</w:t>
      </w:r>
      <w:r w:rsidRPr="00DB643F">
        <w:rPr>
          <w:rFonts w:cs="Arial"/>
          <w:szCs w:val="20"/>
        </w:rPr>
        <w:t xml:space="preserve"> slovenski</w:t>
      </w:r>
    </w:p>
    <w:p w14:paraId="5C3B074B"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bookmarkStart w:id="5" w:name="_Hlk219266778"/>
      <w:r w:rsidRPr="00DB643F">
        <w:rPr>
          <w:rFonts w:cs="Arial"/>
          <w:b/>
          <w:szCs w:val="20"/>
        </w:rPr>
        <w:t>OBLIKA PREDLOŽITVE:</w:t>
      </w:r>
      <w:r w:rsidRPr="00DB643F">
        <w:rPr>
          <w:rFonts w:cs="Arial"/>
          <w:szCs w:val="20"/>
        </w:rPr>
        <w:t xml:space="preserve"> v papirni obliki s priporočeno pošto ali katerokoli obliko hitre pošte ali osebno ali v elektronski obliki po SWIFT sistemu na naslov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(navede se SWIFT naslova garanta)</w:t>
      </w:r>
    </w:p>
    <w:p w14:paraId="5F93AD3F"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DB643F">
        <w:rPr>
          <w:rFonts w:cs="Arial"/>
          <w:b/>
          <w:szCs w:val="20"/>
        </w:rPr>
        <w:t>KRAJ PREDLOŽITVE:</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(garant vpiše naslov podružnice, kjer se opravi predložitev papirnih listin, ali elektronski naslov za predložitev v elektronski obliki, kot na primer garantov SWIFT naslov)</w:t>
      </w:r>
    </w:p>
    <w:p w14:paraId="3F6A4465"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szCs w:val="20"/>
        </w:rPr>
        <w:t>Ne glede na naslov podružnice, ki jo je vpisal garant, se predložitev papirnih listin lahko opravi v katerikoli podružnici garanta na območju Republike Slovenije.</w:t>
      </w:r>
      <w:r w:rsidRPr="00DB643F" w:rsidDel="00D4087F">
        <w:rPr>
          <w:rFonts w:cs="Arial"/>
          <w:szCs w:val="20"/>
        </w:rPr>
        <w:t xml:space="preserve"> </w:t>
      </w:r>
    </w:p>
    <w:bookmarkEnd w:id="5"/>
    <w:p w14:paraId="6ACEAFDB"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 xml:space="preserve">DATUM VELJAVNOSTI: </w:t>
      </w:r>
      <w:r w:rsidRPr="00DB643F">
        <w:rPr>
          <w:rFonts w:cs="Arial"/>
          <w:szCs w:val="20"/>
        </w:rPr>
        <w:fldChar w:fldCharType="begin">
          <w:ffData>
            <w:name w:val="Besedilo2"/>
            <w:enabled/>
            <w:calcOnExit w:val="0"/>
            <w:textInput>
              <w:default w:val="DD. MM. LLLL"/>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DD. MM. LLLL</w:t>
      </w:r>
      <w:r w:rsidRPr="00DB643F">
        <w:rPr>
          <w:rFonts w:cs="Arial"/>
          <w:szCs w:val="20"/>
        </w:rPr>
        <w:fldChar w:fldCharType="end"/>
      </w:r>
      <w:r w:rsidRPr="00DB643F">
        <w:rPr>
          <w:rFonts w:cs="Arial"/>
          <w:szCs w:val="20"/>
        </w:rPr>
        <w:t xml:space="preserve"> </w:t>
      </w:r>
      <w:r w:rsidRPr="00DB643F">
        <w:rPr>
          <w:rFonts w:cs="Arial"/>
          <w:i/>
          <w:szCs w:val="20"/>
        </w:rPr>
        <w:t>(vpiše se datum zapadlosti zavarovanja)</w:t>
      </w:r>
    </w:p>
    <w:p w14:paraId="163D443F" w14:textId="77777777" w:rsidR="00602BE6" w:rsidRPr="00DB643F" w:rsidRDefault="00602BE6" w:rsidP="00602B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STRANKA, KI MORA PLAČATI STROŠKE:</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ime naročnika zavarovanja, tj. v postopku javnega naročanja izbranega ponudnika)</w:t>
      </w:r>
    </w:p>
    <w:p w14:paraId="476FD6B7" w14:textId="77777777" w:rsidR="00602BE6" w:rsidRPr="00DB643F" w:rsidRDefault="00602BE6" w:rsidP="00602BE6">
      <w:pPr>
        <w:rPr>
          <w:rFonts w:cs="Arial"/>
          <w:szCs w:val="20"/>
        </w:rPr>
      </w:pPr>
    </w:p>
    <w:p w14:paraId="288CFC4E" w14:textId="77777777" w:rsidR="00602BE6" w:rsidRPr="00DB643F" w:rsidRDefault="00602BE6" w:rsidP="00602BE6">
      <w:pPr>
        <w:rPr>
          <w:rFonts w:cs="Arial"/>
          <w:szCs w:val="20"/>
        </w:rPr>
      </w:pPr>
      <w:bookmarkStart w:id="6" w:name="_Hlk219266828"/>
      <w:r w:rsidRPr="00DB643F">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B7FD4D" w14:textId="77777777" w:rsidR="00602BE6" w:rsidRPr="00DB643F" w:rsidRDefault="00602BE6" w:rsidP="00602BE6">
      <w:pPr>
        <w:rPr>
          <w:rFonts w:cs="Arial"/>
          <w:szCs w:val="20"/>
        </w:rPr>
      </w:pPr>
    </w:p>
    <w:p w14:paraId="047D38F6" w14:textId="77777777" w:rsidR="00602BE6" w:rsidRPr="00DB643F" w:rsidRDefault="00602BE6" w:rsidP="00602BE6">
      <w:pPr>
        <w:rPr>
          <w:rFonts w:cs="Arial"/>
          <w:szCs w:val="20"/>
        </w:rPr>
      </w:pPr>
      <w:r w:rsidRPr="00DB643F">
        <w:rPr>
          <w:rFonts w:cs="Arial"/>
          <w:szCs w:val="20"/>
        </w:rPr>
        <w:t>Katerokoli zahtevo za plačilo po tem zavarovanju moramo prejeti na datum veljavnosti zavarovanja ali pred njim v zgoraj navedenem kraju predložitve.</w:t>
      </w:r>
    </w:p>
    <w:p w14:paraId="52FEDB81" w14:textId="77777777" w:rsidR="00602BE6" w:rsidRPr="00DB643F" w:rsidRDefault="00602BE6" w:rsidP="00602BE6">
      <w:pPr>
        <w:rPr>
          <w:rFonts w:cs="Arial"/>
          <w:szCs w:val="20"/>
        </w:rPr>
      </w:pPr>
      <w:r w:rsidRPr="00DB643F">
        <w:rPr>
          <w:rFonts w:cs="Arial"/>
          <w:szCs w:val="20"/>
        </w:rPr>
        <w:t xml:space="preserve">Morebitne spore v zvezi s tem zavarovanjem rešuje stvarno pristojno sodišče v Ljubljani po slovenskem pravu.                             </w:t>
      </w:r>
    </w:p>
    <w:bookmarkEnd w:id="6"/>
    <w:p w14:paraId="1637CF2A" w14:textId="77777777" w:rsidR="00602BE6" w:rsidRPr="00DB643F" w:rsidRDefault="00602BE6" w:rsidP="00602BE6">
      <w:pPr>
        <w:rPr>
          <w:rFonts w:cs="Arial"/>
          <w:szCs w:val="20"/>
        </w:rPr>
      </w:pPr>
    </w:p>
    <w:p w14:paraId="761335ED" w14:textId="77777777" w:rsidR="00602BE6" w:rsidRPr="00793D01" w:rsidRDefault="00602BE6" w:rsidP="00602BE6">
      <w:pPr>
        <w:jc w:val="left"/>
        <w:rPr>
          <w:rFonts w:cs="Arial"/>
          <w:i/>
          <w:sz w:val="18"/>
          <w:szCs w:val="18"/>
        </w:rPr>
      </w:pPr>
      <w:r>
        <w:rPr>
          <w:rFonts w:cs="Arial"/>
          <w:i/>
          <w:sz w:val="18"/>
          <w:szCs w:val="18"/>
        </w:rPr>
        <w:t>Z</w:t>
      </w:r>
      <w:r w:rsidRPr="00793D01">
        <w:rPr>
          <w:rFonts w:cs="Arial"/>
          <w:i/>
          <w:sz w:val="18"/>
          <w:szCs w:val="18"/>
        </w:rPr>
        <w:t xml:space="preserve">a to zavarovanje veljajo Enotna pravila za garancije na poziv (EPGP) revizija iz leta 2010, izdana pri MTZ pod št. 758.). </w:t>
      </w:r>
    </w:p>
    <w:p w14:paraId="5A08C3BA" w14:textId="77777777" w:rsidR="00602BE6" w:rsidRPr="00DB643F" w:rsidRDefault="00602BE6" w:rsidP="00602BE6">
      <w:pPr>
        <w:rPr>
          <w:rFonts w:cs="Arial"/>
          <w:szCs w:val="20"/>
        </w:rPr>
      </w:pPr>
    </w:p>
    <w:p w14:paraId="1D498F83" w14:textId="77777777" w:rsidR="00602BE6" w:rsidRPr="00DB643F" w:rsidRDefault="00602BE6" w:rsidP="00602BE6">
      <w:pPr>
        <w:rPr>
          <w:rFonts w:cs="Arial"/>
          <w:szCs w:val="20"/>
        </w:rPr>
      </w:pPr>
      <w:r w:rsidRPr="00DB643F">
        <w:rPr>
          <w:rFonts w:cs="Arial"/>
          <w:szCs w:val="20"/>
        </w:rPr>
        <w:t xml:space="preserve">                                                                                         </w:t>
      </w:r>
    </w:p>
    <w:p w14:paraId="2A135F5F" w14:textId="77777777" w:rsidR="00602BE6" w:rsidRPr="00DB643F" w:rsidRDefault="00602BE6" w:rsidP="00602BE6">
      <w:pPr>
        <w:rPr>
          <w:rFonts w:cs="Arial"/>
          <w:szCs w:val="20"/>
        </w:rPr>
      </w:pPr>
      <w:r w:rsidRPr="00DB643F">
        <w:rPr>
          <w:rFonts w:cs="Arial"/>
          <w:szCs w:val="20"/>
        </w:rPr>
        <w:tab/>
      </w:r>
      <w:r w:rsidRPr="00DB643F">
        <w:rPr>
          <w:rFonts w:cs="Arial"/>
          <w:szCs w:val="20"/>
        </w:rPr>
        <w:tab/>
      </w:r>
      <w:r w:rsidRPr="00DB643F">
        <w:rPr>
          <w:rFonts w:cs="Arial"/>
          <w:szCs w:val="20"/>
        </w:rPr>
        <w:tab/>
      </w:r>
      <w:r w:rsidRPr="00DB643F">
        <w:rPr>
          <w:rFonts w:cs="Arial"/>
          <w:szCs w:val="20"/>
        </w:rPr>
        <w:tab/>
      </w:r>
      <w:r w:rsidRPr="00DB643F">
        <w:rPr>
          <w:rFonts w:cs="Arial"/>
          <w:szCs w:val="20"/>
        </w:rPr>
        <w:tab/>
      </w:r>
      <w:r w:rsidRPr="00DB643F">
        <w:rPr>
          <w:rFonts w:cs="Arial"/>
          <w:szCs w:val="20"/>
        </w:rPr>
        <w:tab/>
      </w:r>
      <w:r w:rsidRPr="00DB643F">
        <w:rPr>
          <w:rFonts w:cs="Arial"/>
          <w:szCs w:val="20"/>
        </w:rPr>
        <w:tab/>
      </w:r>
      <w:r w:rsidRPr="00DB643F">
        <w:rPr>
          <w:rFonts w:cs="Arial"/>
          <w:szCs w:val="20"/>
        </w:rPr>
        <w:tab/>
      </w:r>
      <w:r w:rsidRPr="00DB643F">
        <w:rPr>
          <w:rFonts w:cs="Arial"/>
          <w:szCs w:val="20"/>
        </w:rPr>
        <w:tab/>
      </w:r>
      <w:r>
        <w:rPr>
          <w:rFonts w:cs="Arial"/>
          <w:szCs w:val="20"/>
        </w:rPr>
        <w:t xml:space="preserve"> </w:t>
      </w:r>
      <w:r w:rsidRPr="00DB643F">
        <w:rPr>
          <w:rFonts w:cs="Arial"/>
          <w:szCs w:val="20"/>
        </w:rPr>
        <w:t xml:space="preserve">GARANT                         </w:t>
      </w:r>
    </w:p>
    <w:p w14:paraId="443E7DA1" w14:textId="77777777" w:rsidR="00602BE6" w:rsidRPr="00DB643F" w:rsidRDefault="00602BE6" w:rsidP="00602BE6">
      <w:pPr>
        <w:rPr>
          <w:rFonts w:cs="Arial"/>
          <w:szCs w:val="20"/>
        </w:rPr>
      </w:pPr>
      <w:r w:rsidRPr="00DB643F">
        <w:rPr>
          <w:rFonts w:cs="Arial"/>
          <w:szCs w:val="20"/>
        </w:rPr>
        <w:t xml:space="preserve">                                                                                                                (žig in podpis)</w:t>
      </w:r>
    </w:p>
    <w:p w14:paraId="2C665338" w14:textId="77777777" w:rsidR="00602BE6" w:rsidRPr="00793D01" w:rsidRDefault="00602BE6" w:rsidP="00602BE6">
      <w:pPr>
        <w:jc w:val="left"/>
        <w:rPr>
          <w:rFonts w:cs="Arial"/>
          <w:i/>
          <w:sz w:val="18"/>
          <w:szCs w:val="18"/>
        </w:rPr>
      </w:pPr>
      <w:r w:rsidRPr="00793D01">
        <w:rPr>
          <w:rFonts w:cs="Arial"/>
          <w:i/>
          <w:sz w:val="18"/>
          <w:szCs w:val="18"/>
        </w:rPr>
        <w:t>Ponudnik obrazec žigosa in parafira.</w:t>
      </w:r>
    </w:p>
    <w:p w14:paraId="6C935AFD" w14:textId="77777777" w:rsidR="00602BE6" w:rsidRPr="00793D01" w:rsidRDefault="00602BE6" w:rsidP="00602BE6">
      <w:pPr>
        <w:jc w:val="center"/>
        <w:rPr>
          <w:rFonts w:cs="Arial"/>
          <w:i/>
          <w:sz w:val="18"/>
          <w:szCs w:val="18"/>
        </w:rPr>
      </w:pPr>
    </w:p>
    <w:p w14:paraId="6C169F55" w14:textId="77777777" w:rsidR="00602BE6" w:rsidRPr="00602BE6" w:rsidRDefault="00602BE6" w:rsidP="00602BE6">
      <w:pPr>
        <w:rPr>
          <w:rFonts w:cs="Arial"/>
          <w:i/>
          <w:sz w:val="16"/>
          <w:szCs w:val="16"/>
        </w:rPr>
      </w:pPr>
      <w:r w:rsidRPr="00602BE6">
        <w:rPr>
          <w:rFonts w:cs="Arial"/>
          <w:i/>
          <w:sz w:val="16"/>
          <w:szCs w:val="16"/>
        </w:rPr>
        <w:t>*Podatke za SWIFT sistem se izpolni samo v primeru predložitve bančne garancije.</w:t>
      </w:r>
    </w:p>
    <w:p w14:paraId="3AEB70CC" w14:textId="77777777" w:rsidR="00602BE6" w:rsidRDefault="00602BE6" w:rsidP="00602BE6">
      <w:pPr>
        <w:rPr>
          <w:rFonts w:cs="Arial"/>
          <w:i/>
          <w:sz w:val="16"/>
          <w:szCs w:val="16"/>
        </w:rPr>
      </w:pPr>
      <w:r w:rsidRPr="00602BE6">
        <w:rPr>
          <w:rFonts w:cs="Arial"/>
          <w:i/>
          <w:sz w:val="16"/>
          <w:szCs w:val="16"/>
        </w:rPr>
        <w:t>** Enotna pravila za garancije se uporabljajo samo v primeru predložitve bančne garancije.</w:t>
      </w:r>
    </w:p>
    <w:p w14:paraId="755311C1" w14:textId="77777777" w:rsidR="00AD2896" w:rsidRDefault="00AD2896" w:rsidP="00602BE6">
      <w:pPr>
        <w:rPr>
          <w:rFonts w:cs="Arial"/>
          <w:i/>
          <w:sz w:val="16"/>
          <w:szCs w:val="16"/>
        </w:rPr>
      </w:pPr>
    </w:p>
    <w:p w14:paraId="0EDD1C8A" w14:textId="77777777" w:rsidR="00AD2896" w:rsidRDefault="00AD2896" w:rsidP="00602BE6">
      <w:pPr>
        <w:rPr>
          <w:sz w:val="16"/>
          <w:szCs w:val="16"/>
        </w:rPr>
      </w:pPr>
    </w:p>
    <w:p w14:paraId="5243C968" w14:textId="77777777" w:rsidR="003E46EE" w:rsidRDefault="003E46EE" w:rsidP="00602BE6">
      <w:pPr>
        <w:rPr>
          <w:sz w:val="16"/>
          <w:szCs w:val="16"/>
        </w:rPr>
      </w:pPr>
    </w:p>
    <w:p w14:paraId="1A4C6B24" w14:textId="77777777" w:rsidR="00C75FCA" w:rsidRDefault="00C75FCA" w:rsidP="00602BE6">
      <w:pPr>
        <w:rPr>
          <w:sz w:val="16"/>
          <w:szCs w:val="16"/>
        </w:rPr>
      </w:pPr>
    </w:p>
    <w:p w14:paraId="07A2847C" w14:textId="77777777" w:rsidR="00C75FCA" w:rsidRPr="00602BE6" w:rsidRDefault="00C75FCA" w:rsidP="00602BE6">
      <w:pPr>
        <w:rPr>
          <w:sz w:val="16"/>
          <w:szCs w:val="16"/>
        </w:rPr>
      </w:pPr>
    </w:p>
    <w:p w14:paraId="539CA4B0" w14:textId="77777777" w:rsidR="006328A8" w:rsidRPr="00BB1245" w:rsidRDefault="006328A8" w:rsidP="009557E3">
      <w:pPr>
        <w:numPr>
          <w:ilvl w:val="0"/>
          <w:numId w:val="9"/>
        </w:numPr>
        <w:jc w:val="left"/>
        <w:rPr>
          <w:b/>
          <w:bCs/>
          <w:iCs/>
          <w:color w:val="0070C0"/>
          <w:sz w:val="24"/>
          <w:szCs w:val="24"/>
        </w:rPr>
      </w:pPr>
      <w:r w:rsidRPr="00BB1245">
        <w:rPr>
          <w:bCs/>
          <w:iCs/>
          <w:color w:val="0070C0"/>
          <w:szCs w:val="20"/>
        </w:rPr>
        <w:lastRenderedPageBreak/>
        <w:t xml:space="preserve"> </w:t>
      </w:r>
      <w:r w:rsidRPr="00BB1245">
        <w:rPr>
          <w:b/>
          <w:bCs/>
          <w:iCs/>
          <w:color w:val="0070C0"/>
          <w:sz w:val="24"/>
          <w:szCs w:val="24"/>
        </w:rPr>
        <w:t xml:space="preserve">IZJAVA IN VZOREC ZAVAROVANJA ZA ODPRAVO POMANJKLJIVOSTI V GARANCIJSKEM ROKU </w:t>
      </w:r>
    </w:p>
    <w:p w14:paraId="3B66C383" w14:textId="77777777" w:rsidR="006328A8" w:rsidRDefault="006328A8" w:rsidP="002844D6">
      <w:pPr>
        <w:jc w:val="left"/>
        <w:rPr>
          <w:bCs/>
          <w:iCs/>
          <w:szCs w:val="20"/>
        </w:rPr>
      </w:pPr>
    </w:p>
    <w:p w14:paraId="70674EAE" w14:textId="77777777" w:rsidR="006328A8" w:rsidRDefault="006328A8" w:rsidP="002844D6">
      <w:pPr>
        <w:jc w:val="left"/>
        <w:rPr>
          <w:bCs/>
          <w:iCs/>
          <w:szCs w:val="20"/>
        </w:rPr>
      </w:pPr>
    </w:p>
    <w:tbl>
      <w:tblPr>
        <w:tblpPr w:leftFromText="141" w:rightFromText="141" w:vertAnchor="text" w:horzAnchor="margin"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278"/>
      </w:tblGrid>
      <w:tr w:rsidR="005779DC" w:rsidRPr="0022501B" w14:paraId="002ECC35" w14:textId="77777777" w:rsidTr="005779DC">
        <w:tc>
          <w:tcPr>
            <w:tcW w:w="3832" w:type="dxa"/>
            <w:shd w:val="clear" w:color="auto" w:fill="E7E6E6"/>
          </w:tcPr>
          <w:p w14:paraId="46425E19" w14:textId="77777777" w:rsidR="005779DC" w:rsidRDefault="005779DC" w:rsidP="005779DC">
            <w:pPr>
              <w:jc w:val="left"/>
              <w:rPr>
                <w:rFonts w:cs="Arial"/>
                <w:bCs/>
                <w:szCs w:val="20"/>
              </w:rPr>
            </w:pPr>
            <w:r w:rsidRPr="0022501B">
              <w:rPr>
                <w:rFonts w:cs="Arial"/>
                <w:bCs/>
                <w:szCs w:val="20"/>
              </w:rPr>
              <w:t>PONUDNIK</w:t>
            </w:r>
          </w:p>
          <w:p w14:paraId="7B20CCB4" w14:textId="77777777" w:rsidR="005779DC" w:rsidRPr="0022501B" w:rsidRDefault="005779DC" w:rsidP="005779DC">
            <w:pPr>
              <w:jc w:val="left"/>
              <w:rPr>
                <w:iCs/>
                <w:szCs w:val="20"/>
              </w:rPr>
            </w:pPr>
            <w:r w:rsidRPr="0022501B">
              <w:rPr>
                <w:rFonts w:cs="Arial"/>
                <w:bCs/>
                <w:szCs w:val="20"/>
              </w:rPr>
              <w:t xml:space="preserve"> (NAZIV)</w:t>
            </w:r>
          </w:p>
        </w:tc>
        <w:tc>
          <w:tcPr>
            <w:tcW w:w="5378" w:type="dxa"/>
          </w:tcPr>
          <w:p w14:paraId="345A1D9C" w14:textId="77777777" w:rsidR="005779DC" w:rsidRPr="0022501B" w:rsidRDefault="005779DC" w:rsidP="005779DC">
            <w:pPr>
              <w:jc w:val="left"/>
              <w:rPr>
                <w:iCs/>
                <w:sz w:val="24"/>
                <w:szCs w:val="24"/>
              </w:rPr>
            </w:pPr>
          </w:p>
        </w:tc>
      </w:tr>
      <w:tr w:rsidR="005779DC" w:rsidRPr="0022501B" w14:paraId="14151F9F" w14:textId="77777777" w:rsidTr="005779DC">
        <w:trPr>
          <w:trHeight w:val="50"/>
        </w:trPr>
        <w:tc>
          <w:tcPr>
            <w:tcW w:w="3832" w:type="dxa"/>
            <w:shd w:val="clear" w:color="auto" w:fill="E7E6E6"/>
          </w:tcPr>
          <w:p w14:paraId="1E5CBB43" w14:textId="77777777" w:rsidR="005779DC" w:rsidRPr="0022501B" w:rsidRDefault="005779DC" w:rsidP="005779DC">
            <w:pPr>
              <w:jc w:val="left"/>
              <w:rPr>
                <w:iCs/>
                <w:szCs w:val="20"/>
              </w:rPr>
            </w:pPr>
            <w:r w:rsidRPr="0022501B">
              <w:rPr>
                <w:szCs w:val="20"/>
              </w:rPr>
              <w:t>NASLOV</w:t>
            </w:r>
          </w:p>
        </w:tc>
        <w:tc>
          <w:tcPr>
            <w:tcW w:w="5378" w:type="dxa"/>
          </w:tcPr>
          <w:p w14:paraId="6688C10C" w14:textId="77777777" w:rsidR="005779DC" w:rsidRPr="0022501B" w:rsidRDefault="005779DC" w:rsidP="005779DC">
            <w:pPr>
              <w:jc w:val="left"/>
              <w:rPr>
                <w:iCs/>
                <w:sz w:val="24"/>
                <w:szCs w:val="24"/>
              </w:rPr>
            </w:pPr>
          </w:p>
          <w:p w14:paraId="2762CB11" w14:textId="77777777" w:rsidR="005779DC" w:rsidRPr="0022501B" w:rsidRDefault="005779DC" w:rsidP="005779DC">
            <w:pPr>
              <w:jc w:val="left"/>
              <w:rPr>
                <w:iCs/>
                <w:sz w:val="24"/>
                <w:szCs w:val="24"/>
              </w:rPr>
            </w:pPr>
          </w:p>
        </w:tc>
      </w:tr>
    </w:tbl>
    <w:p w14:paraId="096AE571" w14:textId="77777777" w:rsidR="006328A8" w:rsidRDefault="006328A8" w:rsidP="002844D6">
      <w:pPr>
        <w:jc w:val="left"/>
        <w:rPr>
          <w:bCs/>
          <w:iCs/>
          <w:szCs w:val="20"/>
        </w:rPr>
      </w:pPr>
    </w:p>
    <w:p w14:paraId="64F0C8E3" w14:textId="77777777" w:rsidR="006328A8" w:rsidRDefault="006328A8" w:rsidP="002844D6">
      <w:pPr>
        <w:jc w:val="left"/>
        <w:rPr>
          <w:bCs/>
          <w:iCs/>
          <w:szCs w:val="20"/>
        </w:rPr>
      </w:pPr>
    </w:p>
    <w:p w14:paraId="04578615" w14:textId="77777777" w:rsidR="006328A8" w:rsidRDefault="006328A8" w:rsidP="006328A8">
      <w:pPr>
        <w:pStyle w:val="Telobesedila"/>
        <w:rPr>
          <w:rFonts w:ascii="Arial" w:hAnsi="Arial" w:cs="Arial"/>
          <w:b/>
          <w:color w:val="auto"/>
          <w:sz w:val="20"/>
        </w:rPr>
      </w:pPr>
      <w:r w:rsidRPr="0059482F">
        <w:rPr>
          <w:rFonts w:ascii="Arial" w:hAnsi="Arial" w:cs="Arial"/>
          <w:b/>
          <w:color w:val="auto"/>
          <w:sz w:val="20"/>
        </w:rPr>
        <w:t>izjavljamo,</w:t>
      </w:r>
    </w:p>
    <w:p w14:paraId="2CBF9066" w14:textId="77777777" w:rsidR="004E3CB1" w:rsidRDefault="004E3CB1" w:rsidP="006328A8">
      <w:pPr>
        <w:pStyle w:val="Telobesedila"/>
        <w:rPr>
          <w:rFonts w:ascii="Arial" w:hAnsi="Arial" w:cs="Arial"/>
          <w:b/>
          <w:color w:val="auto"/>
          <w:sz w:val="20"/>
        </w:rPr>
      </w:pPr>
    </w:p>
    <w:p w14:paraId="4C135872" w14:textId="77777777" w:rsidR="006328A8" w:rsidRPr="006328A8" w:rsidRDefault="006328A8" w:rsidP="004E3CB1">
      <w:pPr>
        <w:pStyle w:val="Telobesedila"/>
        <w:spacing w:line="276" w:lineRule="auto"/>
        <w:rPr>
          <w:rFonts w:ascii="Arial" w:hAnsi="Arial" w:cs="Arial"/>
          <w:color w:val="auto"/>
          <w:sz w:val="20"/>
        </w:rPr>
      </w:pPr>
      <w:r>
        <w:rPr>
          <w:rFonts w:ascii="Arial" w:hAnsi="Arial" w:cs="Arial"/>
          <w:color w:val="auto"/>
          <w:sz w:val="20"/>
        </w:rPr>
        <w:t>da bomo v primeru, da bomo uspe</w:t>
      </w:r>
      <w:r w:rsidR="004E3CB1">
        <w:rPr>
          <w:rFonts w:ascii="Arial" w:hAnsi="Arial" w:cs="Arial"/>
          <w:color w:val="auto"/>
          <w:sz w:val="20"/>
        </w:rPr>
        <w:t>li na razpisu,</w:t>
      </w:r>
      <w:r w:rsidRPr="006328A8">
        <w:rPr>
          <w:rFonts w:ascii="Arial" w:hAnsi="Arial" w:cs="Arial"/>
          <w:color w:val="auto"/>
          <w:sz w:val="20"/>
        </w:rPr>
        <w:t xml:space="preserve"> najkasneje </w:t>
      </w:r>
      <w:r w:rsidR="004E3CB1">
        <w:rPr>
          <w:rFonts w:ascii="Arial" w:hAnsi="Arial" w:cs="Arial"/>
          <w:color w:val="auto"/>
          <w:sz w:val="20"/>
        </w:rPr>
        <w:t xml:space="preserve">v 15. koledarskih dneh </w:t>
      </w:r>
      <w:r w:rsidRPr="006328A8">
        <w:rPr>
          <w:rFonts w:ascii="Arial" w:hAnsi="Arial" w:cs="Arial"/>
          <w:color w:val="auto"/>
          <w:sz w:val="20"/>
        </w:rPr>
        <w:t>po dokončn</w:t>
      </w:r>
      <w:r w:rsidR="004E3CB1">
        <w:rPr>
          <w:rFonts w:ascii="Arial" w:hAnsi="Arial" w:cs="Arial"/>
          <w:color w:val="auto"/>
          <w:sz w:val="20"/>
        </w:rPr>
        <w:t>em prevzemu del izročili</w:t>
      </w:r>
      <w:r w:rsidRPr="006328A8">
        <w:rPr>
          <w:rFonts w:ascii="Arial" w:hAnsi="Arial" w:cs="Arial"/>
          <w:color w:val="auto"/>
          <w:sz w:val="20"/>
        </w:rPr>
        <w:t xml:space="preserve"> naročniku ustrezno bančno garancijo ali ustrezno kavcijsko zavarovanje za odpravo pomanjkljivosti v garancijskem roku v višini 5% od pogodbe cene (z DDV), za dela, za katera se daje garancija in, ki preneha veljati 30. dan po poteku garancijskega roka.</w:t>
      </w:r>
    </w:p>
    <w:p w14:paraId="1D34DA85" w14:textId="77777777" w:rsidR="006328A8" w:rsidRDefault="006328A8" w:rsidP="006328A8">
      <w:pPr>
        <w:pStyle w:val="Telobesedila"/>
        <w:spacing w:line="276" w:lineRule="auto"/>
        <w:rPr>
          <w:rFonts w:ascii="Arial" w:hAnsi="Arial" w:cs="Arial"/>
          <w:color w:val="auto"/>
          <w:sz w:val="20"/>
        </w:rPr>
      </w:pPr>
    </w:p>
    <w:p w14:paraId="0FAFD046" w14:textId="77777777" w:rsidR="006328A8" w:rsidRPr="00CC3C57" w:rsidRDefault="006328A8" w:rsidP="006328A8">
      <w:pPr>
        <w:pStyle w:val="Telobesedila"/>
        <w:spacing w:line="276" w:lineRule="auto"/>
        <w:rPr>
          <w:rFonts w:ascii="Arial" w:hAnsi="Arial" w:cs="Arial"/>
          <w:color w:val="auto"/>
          <w:sz w:val="20"/>
        </w:rPr>
      </w:pPr>
    </w:p>
    <w:p w14:paraId="66D5CA7F" w14:textId="2677F9BB" w:rsidR="006328A8" w:rsidRPr="00CC3C57" w:rsidRDefault="004E3CB1" w:rsidP="006328A8">
      <w:pPr>
        <w:spacing w:line="276" w:lineRule="auto"/>
        <w:rPr>
          <w:rFonts w:cs="Arial"/>
        </w:rPr>
      </w:pPr>
      <w:r>
        <w:rPr>
          <w:rFonts w:cs="Arial"/>
          <w:szCs w:val="20"/>
        </w:rPr>
        <w:t xml:space="preserve">Izjava se izdaja za </w:t>
      </w:r>
      <w:r w:rsidR="006328A8">
        <w:rPr>
          <w:rFonts w:cs="Arial"/>
          <w:szCs w:val="20"/>
        </w:rPr>
        <w:t>javno naročilo</w:t>
      </w:r>
      <w:r w:rsidR="000140F4" w:rsidRPr="000140F4">
        <w:rPr>
          <w:rFonts w:cs="Arial"/>
          <w:szCs w:val="20"/>
        </w:rPr>
        <w:t xml:space="preserve"> </w:t>
      </w:r>
      <w:r w:rsidR="005A0FC0">
        <w:rPr>
          <w:rFonts w:cs="Arial"/>
          <w:szCs w:val="20"/>
        </w:rPr>
        <w:t>Obnova Vrtca Trbovlje – enota Ciciban</w:t>
      </w:r>
      <w:r w:rsidR="000140F4">
        <w:rPr>
          <w:rFonts w:cs="Arial"/>
          <w:szCs w:val="20"/>
        </w:rPr>
        <w:t xml:space="preserve"> </w:t>
      </w:r>
      <w:r w:rsidR="006328A8">
        <w:rPr>
          <w:rFonts w:cs="Arial"/>
        </w:rPr>
        <w:t>za pogodbeno</w:t>
      </w:r>
      <w:r w:rsidR="006328A8" w:rsidRPr="00CC3C57">
        <w:rPr>
          <w:rFonts w:cs="Arial"/>
        </w:rPr>
        <w:t xml:space="preserve"> </w:t>
      </w:r>
      <w:r w:rsidR="00F55CC1">
        <w:rPr>
          <w:rFonts w:cs="Arial"/>
        </w:rPr>
        <w:t>vrednost v višini   ______</w:t>
      </w:r>
      <w:r w:rsidR="006328A8" w:rsidRPr="00CC3C57">
        <w:rPr>
          <w:rFonts w:cs="Arial"/>
        </w:rPr>
        <w:t>__________ EUR z vključenim DDV, ki je bil objavljen na Portalu javnih naročil.</w:t>
      </w:r>
    </w:p>
    <w:p w14:paraId="32C64567" w14:textId="77777777" w:rsidR="006328A8" w:rsidRPr="00CC3C57" w:rsidRDefault="006328A8" w:rsidP="006328A8">
      <w:pPr>
        <w:pStyle w:val="Telobesedila2"/>
        <w:spacing w:after="0" w:line="276" w:lineRule="auto"/>
        <w:jc w:val="both"/>
        <w:outlineLvl w:val="0"/>
        <w:rPr>
          <w:rFonts w:ascii="Arial" w:hAnsi="Arial" w:cs="Arial"/>
        </w:rPr>
      </w:pPr>
    </w:p>
    <w:p w14:paraId="7B613D08" w14:textId="77777777" w:rsidR="006328A8" w:rsidRDefault="006328A8" w:rsidP="006328A8">
      <w:pPr>
        <w:jc w:val="left"/>
        <w:rPr>
          <w:bCs/>
          <w:iCs/>
          <w:szCs w:val="20"/>
        </w:rPr>
      </w:pPr>
    </w:p>
    <w:p w14:paraId="5C6F5A16" w14:textId="77777777" w:rsidR="006328A8" w:rsidRDefault="006328A8" w:rsidP="006328A8">
      <w:pPr>
        <w:jc w:val="left"/>
        <w:rPr>
          <w:bCs/>
          <w:i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021"/>
        <w:gridCol w:w="3022"/>
      </w:tblGrid>
      <w:tr w:rsidR="006328A8" w14:paraId="63D70E98" w14:textId="77777777" w:rsidTr="003209D2">
        <w:tc>
          <w:tcPr>
            <w:tcW w:w="3070" w:type="dxa"/>
            <w:shd w:val="clear" w:color="auto" w:fill="E7E6E6"/>
          </w:tcPr>
          <w:p w14:paraId="36DFD356" w14:textId="77777777" w:rsidR="006328A8" w:rsidRDefault="006328A8" w:rsidP="003209D2">
            <w:r>
              <w:t>KRAJ</w:t>
            </w:r>
          </w:p>
        </w:tc>
        <w:tc>
          <w:tcPr>
            <w:tcW w:w="3070" w:type="dxa"/>
            <w:shd w:val="clear" w:color="auto" w:fill="E7E6E6"/>
          </w:tcPr>
          <w:p w14:paraId="43BB5FCF" w14:textId="77777777" w:rsidR="006328A8" w:rsidRDefault="006328A8" w:rsidP="003209D2">
            <w:r>
              <w:t>DATUM</w:t>
            </w:r>
          </w:p>
        </w:tc>
        <w:tc>
          <w:tcPr>
            <w:tcW w:w="3070" w:type="dxa"/>
            <w:shd w:val="clear" w:color="auto" w:fill="E7E6E6"/>
          </w:tcPr>
          <w:p w14:paraId="065772AD" w14:textId="77777777" w:rsidR="006328A8" w:rsidRDefault="006328A8" w:rsidP="003209D2">
            <w:r>
              <w:t>PODPIS IN ŽIG</w:t>
            </w:r>
          </w:p>
        </w:tc>
      </w:tr>
      <w:tr w:rsidR="006328A8" w14:paraId="11C123FC" w14:textId="77777777" w:rsidTr="003209D2">
        <w:tc>
          <w:tcPr>
            <w:tcW w:w="3070" w:type="dxa"/>
          </w:tcPr>
          <w:p w14:paraId="4C57BC74" w14:textId="77777777" w:rsidR="006328A8" w:rsidRDefault="006328A8" w:rsidP="003209D2"/>
          <w:p w14:paraId="5CE582CF" w14:textId="77777777" w:rsidR="006328A8" w:rsidRDefault="006328A8" w:rsidP="003209D2"/>
          <w:p w14:paraId="6BD822C7" w14:textId="77777777" w:rsidR="006328A8" w:rsidRDefault="006328A8" w:rsidP="003209D2"/>
          <w:p w14:paraId="5DBB157E" w14:textId="77777777" w:rsidR="006328A8" w:rsidRDefault="006328A8" w:rsidP="003209D2"/>
        </w:tc>
        <w:tc>
          <w:tcPr>
            <w:tcW w:w="3070" w:type="dxa"/>
          </w:tcPr>
          <w:p w14:paraId="6D345D82" w14:textId="77777777" w:rsidR="006328A8" w:rsidRDefault="006328A8" w:rsidP="003209D2"/>
        </w:tc>
        <w:tc>
          <w:tcPr>
            <w:tcW w:w="3070" w:type="dxa"/>
          </w:tcPr>
          <w:p w14:paraId="0CF44329" w14:textId="77777777" w:rsidR="006328A8" w:rsidRDefault="006328A8" w:rsidP="003209D2"/>
        </w:tc>
      </w:tr>
    </w:tbl>
    <w:p w14:paraId="398E34D8" w14:textId="77777777" w:rsidR="006328A8" w:rsidRDefault="006328A8" w:rsidP="006328A8">
      <w:pPr>
        <w:jc w:val="left"/>
        <w:rPr>
          <w:bCs/>
          <w:iCs/>
          <w:szCs w:val="20"/>
        </w:rPr>
      </w:pPr>
    </w:p>
    <w:p w14:paraId="1F8E0216" w14:textId="77777777" w:rsidR="006328A8" w:rsidRDefault="006328A8" w:rsidP="006328A8">
      <w:pPr>
        <w:jc w:val="left"/>
        <w:rPr>
          <w:bCs/>
          <w:iCs/>
          <w:szCs w:val="20"/>
        </w:rPr>
      </w:pPr>
    </w:p>
    <w:p w14:paraId="25F2C1A3" w14:textId="77777777" w:rsidR="006328A8" w:rsidRDefault="006328A8" w:rsidP="006328A8">
      <w:pPr>
        <w:jc w:val="left"/>
        <w:rPr>
          <w:bCs/>
          <w:iCs/>
          <w:szCs w:val="20"/>
        </w:rPr>
      </w:pPr>
    </w:p>
    <w:p w14:paraId="6CFB542B" w14:textId="77777777" w:rsidR="006328A8" w:rsidRDefault="006328A8" w:rsidP="002844D6">
      <w:pPr>
        <w:jc w:val="left"/>
        <w:rPr>
          <w:bCs/>
          <w:iCs/>
          <w:szCs w:val="20"/>
        </w:rPr>
      </w:pPr>
    </w:p>
    <w:p w14:paraId="00D8DA2E" w14:textId="77777777" w:rsidR="006328A8" w:rsidRDefault="006328A8" w:rsidP="002844D6">
      <w:pPr>
        <w:jc w:val="left"/>
        <w:rPr>
          <w:bCs/>
          <w:iCs/>
          <w:szCs w:val="20"/>
        </w:rPr>
      </w:pPr>
    </w:p>
    <w:p w14:paraId="1A36C133" w14:textId="77777777" w:rsidR="006328A8" w:rsidRDefault="006328A8" w:rsidP="002844D6">
      <w:pPr>
        <w:jc w:val="left"/>
        <w:rPr>
          <w:bCs/>
          <w:iCs/>
          <w:szCs w:val="20"/>
        </w:rPr>
      </w:pPr>
    </w:p>
    <w:p w14:paraId="419E74A1" w14:textId="77777777" w:rsidR="006328A8" w:rsidRDefault="006328A8" w:rsidP="002844D6">
      <w:pPr>
        <w:jc w:val="left"/>
        <w:rPr>
          <w:bCs/>
          <w:iCs/>
          <w:szCs w:val="20"/>
        </w:rPr>
      </w:pPr>
    </w:p>
    <w:p w14:paraId="76ED252E" w14:textId="77777777" w:rsidR="006328A8" w:rsidRDefault="006328A8" w:rsidP="002844D6">
      <w:pPr>
        <w:jc w:val="left"/>
        <w:rPr>
          <w:bCs/>
          <w:iCs/>
          <w:szCs w:val="20"/>
        </w:rPr>
      </w:pPr>
    </w:p>
    <w:p w14:paraId="02B85265" w14:textId="77777777" w:rsidR="006328A8" w:rsidRDefault="006328A8" w:rsidP="002844D6">
      <w:pPr>
        <w:jc w:val="left"/>
        <w:rPr>
          <w:bCs/>
          <w:iCs/>
          <w:szCs w:val="20"/>
        </w:rPr>
      </w:pPr>
    </w:p>
    <w:p w14:paraId="743DA9C1" w14:textId="77777777" w:rsidR="006328A8" w:rsidRDefault="006328A8" w:rsidP="002844D6">
      <w:pPr>
        <w:jc w:val="left"/>
        <w:rPr>
          <w:bCs/>
          <w:iCs/>
          <w:szCs w:val="20"/>
        </w:rPr>
      </w:pPr>
    </w:p>
    <w:p w14:paraId="7CA652BD" w14:textId="77777777" w:rsidR="006328A8" w:rsidRDefault="006328A8" w:rsidP="002844D6">
      <w:pPr>
        <w:jc w:val="left"/>
        <w:rPr>
          <w:bCs/>
          <w:iCs/>
          <w:szCs w:val="20"/>
        </w:rPr>
      </w:pPr>
    </w:p>
    <w:p w14:paraId="13C116B9" w14:textId="77777777" w:rsidR="006328A8" w:rsidRDefault="006328A8" w:rsidP="002844D6">
      <w:pPr>
        <w:jc w:val="left"/>
        <w:rPr>
          <w:bCs/>
          <w:iCs/>
          <w:szCs w:val="20"/>
        </w:rPr>
      </w:pPr>
    </w:p>
    <w:p w14:paraId="719166A2" w14:textId="77777777" w:rsidR="006328A8" w:rsidRDefault="006328A8" w:rsidP="002844D6">
      <w:pPr>
        <w:jc w:val="left"/>
        <w:rPr>
          <w:bCs/>
          <w:iCs/>
          <w:szCs w:val="20"/>
        </w:rPr>
      </w:pPr>
    </w:p>
    <w:p w14:paraId="721B543A" w14:textId="77777777" w:rsidR="006328A8" w:rsidRDefault="006328A8" w:rsidP="002844D6">
      <w:pPr>
        <w:jc w:val="left"/>
        <w:rPr>
          <w:bCs/>
          <w:iCs/>
          <w:szCs w:val="20"/>
        </w:rPr>
      </w:pPr>
    </w:p>
    <w:p w14:paraId="1D7B2D2F" w14:textId="77777777" w:rsidR="006328A8" w:rsidRDefault="006328A8" w:rsidP="002844D6">
      <w:pPr>
        <w:jc w:val="left"/>
        <w:rPr>
          <w:bCs/>
          <w:iCs/>
          <w:szCs w:val="20"/>
        </w:rPr>
      </w:pPr>
    </w:p>
    <w:p w14:paraId="19811E25" w14:textId="77777777" w:rsidR="006328A8" w:rsidRDefault="006328A8" w:rsidP="002844D6">
      <w:pPr>
        <w:jc w:val="left"/>
        <w:rPr>
          <w:bCs/>
          <w:iCs/>
          <w:szCs w:val="20"/>
        </w:rPr>
      </w:pPr>
    </w:p>
    <w:p w14:paraId="096E4284" w14:textId="77777777" w:rsidR="005779DC" w:rsidRDefault="005779DC" w:rsidP="002844D6">
      <w:pPr>
        <w:jc w:val="left"/>
        <w:rPr>
          <w:bCs/>
          <w:iCs/>
          <w:szCs w:val="20"/>
        </w:rPr>
      </w:pPr>
    </w:p>
    <w:p w14:paraId="65FA89F5" w14:textId="77777777" w:rsidR="005779DC" w:rsidRDefault="005779DC" w:rsidP="002844D6">
      <w:pPr>
        <w:jc w:val="left"/>
        <w:rPr>
          <w:bCs/>
          <w:iCs/>
          <w:szCs w:val="20"/>
        </w:rPr>
      </w:pPr>
    </w:p>
    <w:p w14:paraId="578B6B32" w14:textId="77777777" w:rsidR="004E3CB1" w:rsidRDefault="004E3CB1" w:rsidP="002844D6">
      <w:pPr>
        <w:jc w:val="left"/>
        <w:rPr>
          <w:bCs/>
          <w:iCs/>
          <w:szCs w:val="20"/>
        </w:rPr>
      </w:pPr>
    </w:p>
    <w:p w14:paraId="1A9C4C49" w14:textId="77777777" w:rsidR="004E3CB1" w:rsidRDefault="004E3CB1" w:rsidP="002844D6">
      <w:pPr>
        <w:jc w:val="left"/>
        <w:rPr>
          <w:bCs/>
          <w:iCs/>
          <w:szCs w:val="20"/>
        </w:rPr>
      </w:pPr>
    </w:p>
    <w:p w14:paraId="79274E4E" w14:textId="77777777" w:rsidR="004E3CB1" w:rsidRDefault="004E3CB1" w:rsidP="002844D6">
      <w:pPr>
        <w:jc w:val="left"/>
        <w:rPr>
          <w:bCs/>
          <w:iCs/>
          <w:szCs w:val="20"/>
        </w:rPr>
      </w:pPr>
    </w:p>
    <w:p w14:paraId="73F3F29B" w14:textId="77777777" w:rsidR="004E3CB1" w:rsidRDefault="004E3CB1" w:rsidP="002844D6">
      <w:pPr>
        <w:jc w:val="left"/>
        <w:rPr>
          <w:bCs/>
          <w:iCs/>
          <w:szCs w:val="20"/>
        </w:rPr>
      </w:pPr>
    </w:p>
    <w:p w14:paraId="70AF1047" w14:textId="77777777" w:rsidR="004E3CB1" w:rsidRDefault="004E3CB1" w:rsidP="002844D6">
      <w:pPr>
        <w:jc w:val="left"/>
        <w:rPr>
          <w:bCs/>
          <w:iCs/>
          <w:szCs w:val="20"/>
        </w:rPr>
      </w:pPr>
    </w:p>
    <w:p w14:paraId="5A156E34" w14:textId="77777777" w:rsidR="005A0FC0" w:rsidRDefault="005A0FC0" w:rsidP="002844D6">
      <w:pPr>
        <w:jc w:val="left"/>
        <w:rPr>
          <w:bCs/>
          <w:iCs/>
          <w:szCs w:val="20"/>
        </w:rPr>
      </w:pPr>
    </w:p>
    <w:p w14:paraId="2E760110" w14:textId="77777777" w:rsidR="00940FA5" w:rsidRDefault="00940FA5" w:rsidP="002844D6">
      <w:pPr>
        <w:jc w:val="left"/>
        <w:rPr>
          <w:bCs/>
          <w:iCs/>
          <w:szCs w:val="20"/>
        </w:rPr>
      </w:pPr>
    </w:p>
    <w:p w14:paraId="1BC92033" w14:textId="77777777" w:rsidR="006328A8" w:rsidRDefault="006328A8" w:rsidP="002844D6">
      <w:pPr>
        <w:jc w:val="left"/>
        <w:rPr>
          <w:bCs/>
          <w:iCs/>
          <w:szCs w:val="20"/>
        </w:rPr>
      </w:pPr>
    </w:p>
    <w:p w14:paraId="0DE4FD2D" w14:textId="77777777" w:rsidR="007A5689" w:rsidRDefault="006328A8" w:rsidP="007A5689">
      <w:pPr>
        <w:rPr>
          <w:rFonts w:cs="Arial"/>
          <w:b/>
          <w:color w:val="0070C0"/>
          <w:szCs w:val="20"/>
        </w:rPr>
      </w:pPr>
      <w:r w:rsidRPr="00BB1245">
        <w:rPr>
          <w:rFonts w:cs="Arial"/>
          <w:b/>
          <w:color w:val="0070C0"/>
          <w:szCs w:val="20"/>
        </w:rPr>
        <w:lastRenderedPageBreak/>
        <w:t xml:space="preserve">Vzorec finančnega zavarovanja za odpravo pomanjkljivosti v garancijskem roku </w:t>
      </w:r>
    </w:p>
    <w:p w14:paraId="24D1671D" w14:textId="77777777" w:rsidR="00AD2896" w:rsidRPr="00BB1245" w:rsidRDefault="00AD2896" w:rsidP="007A5689">
      <w:pPr>
        <w:rPr>
          <w:rFonts w:cs="Arial"/>
          <w:color w:val="0070C0"/>
          <w:szCs w:val="20"/>
        </w:rPr>
      </w:pPr>
    </w:p>
    <w:p w14:paraId="106D8D1E" w14:textId="77777777" w:rsidR="006328A8" w:rsidRDefault="007A5689" w:rsidP="007A5689">
      <w:pPr>
        <w:rPr>
          <w:rFonts w:cs="Arial"/>
          <w:i/>
          <w:szCs w:val="20"/>
        </w:rPr>
      </w:pPr>
      <w:r>
        <w:rPr>
          <w:rFonts w:cs="Arial"/>
          <w:i/>
          <w:szCs w:val="20"/>
        </w:rPr>
        <w:t>Gl</w:t>
      </w:r>
      <w:r w:rsidR="006328A8" w:rsidRPr="00CB7EE2">
        <w:rPr>
          <w:rFonts w:cs="Arial"/>
          <w:i/>
          <w:szCs w:val="20"/>
        </w:rPr>
        <w:t>ava s podatki o garantu (zavarovalnici/banki) ali SWIFT ključ</w:t>
      </w:r>
    </w:p>
    <w:p w14:paraId="55CB799C" w14:textId="77777777" w:rsidR="00AD2896" w:rsidRPr="007A5689" w:rsidRDefault="00AD2896" w:rsidP="007A5689">
      <w:pPr>
        <w:rPr>
          <w:rFonts w:cs="Arial"/>
          <w:color w:val="00B050"/>
          <w:szCs w:val="20"/>
        </w:rPr>
      </w:pPr>
    </w:p>
    <w:p w14:paraId="7A053AF9" w14:textId="77777777" w:rsidR="006328A8" w:rsidRPr="00CB7EE2" w:rsidRDefault="006328A8"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rPr>
          <w:rFonts w:cs="Arial"/>
          <w:szCs w:val="20"/>
        </w:rPr>
      </w:pPr>
      <w:r w:rsidRPr="00CB7EE2">
        <w:rPr>
          <w:rFonts w:cs="Arial"/>
          <w:szCs w:val="20"/>
        </w:rPr>
        <w:t>Za:</w:t>
      </w:r>
      <w:r w:rsidRPr="00F02553">
        <w:rPr>
          <w:rFonts w:cs="Arial"/>
          <w:b/>
          <w:i/>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upravičenca tj. naročnika javnega naročila)</w:t>
      </w:r>
    </w:p>
    <w:p w14:paraId="35B4527A" w14:textId="77777777" w:rsidR="006328A8" w:rsidRPr="00CB7EE2" w:rsidRDefault="006328A8"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rPr>
          <w:rFonts w:cs="Arial"/>
          <w:i/>
          <w:szCs w:val="20"/>
        </w:rPr>
      </w:pPr>
      <w:r w:rsidRPr="00CB7EE2">
        <w:rPr>
          <w:rFonts w:cs="Arial"/>
          <w:szCs w:val="20"/>
        </w:rPr>
        <w:t xml:space="preserve">Datum: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datum izdaje)</w:t>
      </w:r>
    </w:p>
    <w:p w14:paraId="61CCDB13"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DB643F">
        <w:rPr>
          <w:rFonts w:cs="Arial"/>
          <w:b/>
          <w:szCs w:val="20"/>
        </w:rPr>
        <w:t>VRSTA ZAVAROVANJA:</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fldChar w:fldCharType="end"/>
      </w:r>
      <w:r w:rsidRPr="00DB643F">
        <w:rPr>
          <w:rFonts w:cs="Arial"/>
          <w:i/>
          <w:szCs w:val="20"/>
        </w:rPr>
        <w:t xml:space="preserve"> (vpiše se vrsta zavarovanja: kavcijsko zavarovanje/bančna garancija)</w:t>
      </w:r>
    </w:p>
    <w:p w14:paraId="0AFD500E" w14:textId="77777777" w:rsidR="006328A8" w:rsidRPr="00CB7EE2" w:rsidRDefault="006328A8"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rPr>
          <w:rFonts w:cs="Arial"/>
          <w:szCs w:val="20"/>
        </w:rPr>
      </w:pPr>
      <w:r w:rsidRPr="00CB7EE2">
        <w:rPr>
          <w:rFonts w:cs="Arial"/>
          <w:b/>
          <w:szCs w:val="20"/>
        </w:rPr>
        <w:t xml:space="preserve">ŠTEVILKA: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številka zavarovanja)</w:t>
      </w:r>
    </w:p>
    <w:p w14:paraId="32F4EEFF" w14:textId="77777777" w:rsidR="006328A8" w:rsidRPr="00CB7EE2" w:rsidRDefault="006328A8"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rPr>
          <w:rFonts w:cs="Arial"/>
          <w:szCs w:val="20"/>
        </w:rPr>
      </w:pPr>
      <w:r w:rsidRPr="00CB7EE2">
        <w:rPr>
          <w:rFonts w:cs="Arial"/>
          <w:b/>
          <w:szCs w:val="20"/>
        </w:rPr>
        <w:t>GARANT:</w:t>
      </w:r>
      <w:r w:rsidRPr="00CB7EE2">
        <w:rPr>
          <w:rFonts w:cs="Arial"/>
          <w:szCs w:val="20"/>
        </w:rPr>
        <w:t xml:space="preserve">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ime in naslov zavarovalnice/banke v kraju izdaje)</w:t>
      </w:r>
    </w:p>
    <w:p w14:paraId="7981722B" w14:textId="77777777" w:rsidR="006328A8" w:rsidRPr="00CB7EE2" w:rsidRDefault="006328A8"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rPr>
          <w:rFonts w:cs="Arial"/>
          <w:szCs w:val="20"/>
        </w:rPr>
      </w:pPr>
      <w:r w:rsidRPr="00CB7EE2">
        <w:rPr>
          <w:rFonts w:cs="Arial"/>
          <w:b/>
          <w:szCs w:val="20"/>
        </w:rPr>
        <w:t xml:space="preserve">NAROČNIK: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ime in naslov naročnika zavarovanja)</w:t>
      </w:r>
    </w:p>
    <w:p w14:paraId="7605CB09"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UPRAVIČENEC:</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i/>
          <w:szCs w:val="20"/>
        </w:rPr>
        <w:t xml:space="preserve"> (vpiše se naročnik javnega naročila)</w:t>
      </w:r>
    </w:p>
    <w:p w14:paraId="574B1C5E"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DB643F">
        <w:rPr>
          <w:rFonts w:cs="Arial"/>
          <w:b/>
          <w:szCs w:val="20"/>
        </w:rPr>
        <w:t xml:space="preserve">OSNOVNI POSEL: </w:t>
      </w:r>
      <w:r w:rsidRPr="00DB643F">
        <w:rPr>
          <w:rFonts w:cs="Arial"/>
          <w:szCs w:val="20"/>
        </w:rPr>
        <w:t xml:space="preserve">obveznost naročnika zavarovanja iz pogodbe št.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z dne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 xml:space="preserve">(vpišeta se št. in datum pogodbe o izvedbi javnega naročila), </w:t>
      </w:r>
      <w:r w:rsidRPr="00DB643F">
        <w:rPr>
          <w:rFonts w:cs="Arial"/>
          <w:szCs w:val="20"/>
        </w:rPr>
        <w:t xml:space="preserve">katere predmet je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t> </w:t>
      </w:r>
      <w:r w:rsidRPr="00DB643F">
        <w:rPr>
          <w:rFonts w:cs="Arial"/>
          <w:szCs w:val="20"/>
        </w:rPr>
        <w:fldChar w:fldCharType="end"/>
      </w:r>
      <w:r w:rsidRPr="00DB643F">
        <w:rPr>
          <w:rFonts w:cs="Arial"/>
          <w:szCs w:val="20"/>
        </w:rPr>
        <w:t xml:space="preserve"> </w:t>
      </w:r>
      <w:r w:rsidRPr="00DB643F">
        <w:rPr>
          <w:rFonts w:cs="Arial"/>
          <w:i/>
          <w:szCs w:val="20"/>
        </w:rPr>
        <w:t>(vpiše se predmet javnega naročila)</w:t>
      </w:r>
      <w:r w:rsidRPr="00DB643F">
        <w:rPr>
          <w:rFonts w:cs="Arial"/>
          <w:szCs w:val="20"/>
        </w:rPr>
        <w:t>.</w:t>
      </w:r>
    </w:p>
    <w:p w14:paraId="778C24FA"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 xml:space="preserve">ZNESEK  V EUR: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(vpiše se najvišji znesek s številko in besedo)</w:t>
      </w:r>
    </w:p>
    <w:p w14:paraId="56737B10"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JEZIK V ZAHTEVANIH LISTINAH:</w:t>
      </w:r>
      <w:r w:rsidRPr="00DB643F">
        <w:rPr>
          <w:rFonts w:cs="Arial"/>
          <w:szCs w:val="20"/>
        </w:rPr>
        <w:t xml:space="preserve"> slovenski</w:t>
      </w:r>
    </w:p>
    <w:p w14:paraId="2744F28D"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b/>
          <w:szCs w:val="20"/>
        </w:rPr>
        <w:t>OBLIKA PREDLOŽITVE:</w:t>
      </w:r>
      <w:r w:rsidRPr="00DB643F">
        <w:rPr>
          <w:rFonts w:cs="Arial"/>
          <w:szCs w:val="20"/>
        </w:rPr>
        <w:t xml:space="preserve"> v papirni obliki s priporočeno pošto ali katerokoli obliko hitre pošte ali osebno ali v elektronski obliki po SWIFT sistemu na naslov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(navede se SWIFT naslova garanta)</w:t>
      </w:r>
    </w:p>
    <w:p w14:paraId="1B19C79E"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r w:rsidRPr="00DB643F">
        <w:rPr>
          <w:rFonts w:cs="Arial"/>
          <w:b/>
          <w:szCs w:val="20"/>
        </w:rPr>
        <w:t>KRAJ PREDLOŽITVE:</w:t>
      </w:r>
      <w:r w:rsidRPr="00DB643F">
        <w:rPr>
          <w:rFonts w:cs="Arial"/>
          <w:szCs w:val="20"/>
        </w:rPr>
        <w:t xml:space="preserve"> </w:t>
      </w:r>
      <w:r w:rsidRPr="00DB643F">
        <w:rPr>
          <w:rFonts w:cs="Arial"/>
          <w:szCs w:val="20"/>
        </w:rPr>
        <w:fldChar w:fldCharType="begin">
          <w:ffData>
            <w:name w:val="Besedilo2"/>
            <w:enabled/>
            <w:calcOnExit w:val="0"/>
            <w:textInput/>
          </w:ffData>
        </w:fldChar>
      </w:r>
      <w:r w:rsidRPr="00DB643F">
        <w:rPr>
          <w:rFonts w:cs="Arial"/>
          <w:szCs w:val="20"/>
        </w:rPr>
        <w:instrText xml:space="preserve"> FORMTEXT </w:instrText>
      </w:r>
      <w:r w:rsidRPr="00DB643F">
        <w:rPr>
          <w:rFonts w:cs="Arial"/>
          <w:szCs w:val="20"/>
        </w:rPr>
      </w:r>
      <w:r w:rsidRPr="00DB643F">
        <w:rPr>
          <w:rFonts w:cs="Arial"/>
          <w:szCs w:val="20"/>
        </w:rPr>
        <w:fldChar w:fldCharType="separate"/>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noProof/>
          <w:szCs w:val="20"/>
        </w:rPr>
        <w:t> </w:t>
      </w:r>
      <w:r w:rsidRPr="00DB643F">
        <w:rPr>
          <w:rFonts w:cs="Arial"/>
          <w:szCs w:val="20"/>
        </w:rPr>
        <w:fldChar w:fldCharType="end"/>
      </w:r>
      <w:r w:rsidRPr="00DB643F">
        <w:rPr>
          <w:rFonts w:cs="Arial"/>
          <w:szCs w:val="20"/>
        </w:rPr>
        <w:t xml:space="preserve"> </w:t>
      </w:r>
      <w:r w:rsidRPr="00DB643F">
        <w:rPr>
          <w:rFonts w:cs="Arial"/>
          <w:i/>
          <w:szCs w:val="20"/>
        </w:rPr>
        <w:t>(garant vpiše naslov podružnice, kjer se opravi predložitev papirnih listin, ali elektronski naslov za predložitev v elektronski obliki, kot na primer garantov SWIFT naslov)</w:t>
      </w:r>
    </w:p>
    <w:p w14:paraId="470BBB4F" w14:textId="77777777" w:rsidR="00AD2896" w:rsidRPr="00DB643F" w:rsidRDefault="00AD2896" w:rsidP="00AD28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B643F">
        <w:rPr>
          <w:rFonts w:cs="Arial"/>
          <w:szCs w:val="20"/>
        </w:rPr>
        <w:t>Ne glede na naslov podružnice, ki jo je vpisal garant, se predložitev papirnih listin lahko opravi v katerikoli podružnici garanta na območju Republike Slovenije.</w:t>
      </w:r>
      <w:r w:rsidRPr="00DB643F" w:rsidDel="00D4087F">
        <w:rPr>
          <w:rFonts w:cs="Arial"/>
          <w:szCs w:val="20"/>
        </w:rPr>
        <w:t xml:space="preserve"> </w:t>
      </w:r>
    </w:p>
    <w:p w14:paraId="281DA768" w14:textId="77777777" w:rsidR="006328A8" w:rsidRPr="00CB7EE2" w:rsidRDefault="006328A8"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rPr>
          <w:rFonts w:cs="Arial"/>
          <w:szCs w:val="20"/>
        </w:rPr>
      </w:pPr>
      <w:r w:rsidRPr="00CB7EE2">
        <w:rPr>
          <w:rFonts w:cs="Arial"/>
          <w:b/>
          <w:szCs w:val="20"/>
        </w:rPr>
        <w:t xml:space="preserve">DATUM VELJAVNOSTI: </w:t>
      </w:r>
      <w:r w:rsidRPr="00CB7EE2">
        <w:rPr>
          <w:rFonts w:cs="Arial"/>
          <w:szCs w:val="20"/>
        </w:rPr>
        <w:fldChar w:fldCharType="begin">
          <w:ffData>
            <w:name w:val="Besedilo2"/>
            <w:enabled/>
            <w:calcOnExit w:val="0"/>
            <w:textInput>
              <w:default w:val="DD. MM. LLLL"/>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DD. MM. LLLL</w:t>
      </w:r>
      <w:r w:rsidRPr="00CB7EE2">
        <w:rPr>
          <w:rFonts w:cs="Arial"/>
          <w:szCs w:val="20"/>
        </w:rPr>
        <w:fldChar w:fldCharType="end"/>
      </w:r>
      <w:r w:rsidRPr="00CB7EE2">
        <w:rPr>
          <w:rFonts w:cs="Arial"/>
          <w:szCs w:val="20"/>
        </w:rPr>
        <w:t xml:space="preserve"> </w:t>
      </w:r>
      <w:r w:rsidRPr="00CB7EE2">
        <w:rPr>
          <w:rFonts w:cs="Arial"/>
          <w:i/>
          <w:szCs w:val="20"/>
        </w:rPr>
        <w:t>(vpiše se datum zapadlosti zavarovanja)</w:t>
      </w:r>
    </w:p>
    <w:p w14:paraId="14AC153A" w14:textId="77777777" w:rsidR="006328A8" w:rsidRDefault="006328A8"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rPr>
          <w:rFonts w:cs="Arial"/>
          <w:i/>
          <w:szCs w:val="20"/>
        </w:rPr>
      </w:pPr>
      <w:r w:rsidRPr="00CB7EE2">
        <w:rPr>
          <w:rFonts w:cs="Arial"/>
          <w:b/>
          <w:szCs w:val="20"/>
        </w:rPr>
        <w:t>STRANKA, KI JE DOLŽNA PLAČATI STROŠKE:</w:t>
      </w:r>
      <w:r w:rsidRPr="00CB7EE2">
        <w:rPr>
          <w:rFonts w:cs="Arial"/>
          <w:szCs w:val="20"/>
        </w:rPr>
        <w:t xml:space="preserve">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 xml:space="preserve">(vpiše se ime naročnika zavarovanja, tj. v postopku javnega </w:t>
      </w:r>
      <w:r>
        <w:rPr>
          <w:rFonts w:cs="Arial"/>
          <w:i/>
          <w:szCs w:val="20"/>
        </w:rPr>
        <w:t>razpisa</w:t>
      </w:r>
      <w:r w:rsidRPr="00CB7EE2">
        <w:rPr>
          <w:rFonts w:cs="Arial"/>
          <w:i/>
          <w:szCs w:val="20"/>
        </w:rPr>
        <w:t xml:space="preserve"> izbranega </w:t>
      </w:r>
      <w:r>
        <w:rPr>
          <w:rFonts w:cs="Arial"/>
          <w:i/>
          <w:szCs w:val="20"/>
        </w:rPr>
        <w:t>prejemnika</w:t>
      </w:r>
      <w:r w:rsidRPr="00CB7EE2">
        <w:rPr>
          <w:rFonts w:cs="Arial"/>
          <w:i/>
          <w:szCs w:val="20"/>
        </w:rPr>
        <w:t>)</w:t>
      </w:r>
    </w:p>
    <w:p w14:paraId="28B720BF" w14:textId="77777777" w:rsidR="00D13AF9" w:rsidRPr="00CB7EE2" w:rsidRDefault="00D13AF9" w:rsidP="00632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rPr>
          <w:rFonts w:cs="Arial"/>
          <w:szCs w:val="20"/>
        </w:rPr>
      </w:pPr>
    </w:p>
    <w:p w14:paraId="14700E97" w14:textId="77777777" w:rsidR="00F53273" w:rsidRPr="00DB643F" w:rsidRDefault="00F53273" w:rsidP="00F53273">
      <w:pPr>
        <w:rPr>
          <w:rFonts w:cs="Arial"/>
          <w:szCs w:val="20"/>
        </w:rPr>
      </w:pPr>
      <w:r w:rsidRPr="00DB643F">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EC6A1C" w14:textId="77777777" w:rsidR="00F53273" w:rsidRPr="00DB643F" w:rsidRDefault="00F53273" w:rsidP="00F53273">
      <w:pPr>
        <w:rPr>
          <w:rFonts w:cs="Arial"/>
          <w:szCs w:val="20"/>
        </w:rPr>
      </w:pPr>
    </w:p>
    <w:p w14:paraId="6DAF70F0" w14:textId="77777777" w:rsidR="00F53273" w:rsidRDefault="00F53273" w:rsidP="00F53273">
      <w:pPr>
        <w:rPr>
          <w:rFonts w:cs="Arial"/>
          <w:szCs w:val="20"/>
        </w:rPr>
      </w:pPr>
      <w:r w:rsidRPr="00DB643F">
        <w:rPr>
          <w:rFonts w:cs="Arial"/>
          <w:szCs w:val="20"/>
        </w:rPr>
        <w:t>Katerokoli zahtevo za plačilo po tem zavarovanju moramo prejeti na datum veljavnosti zavarovanja ali pred njim v zgoraj navedenem kraju predložitve.</w:t>
      </w:r>
    </w:p>
    <w:p w14:paraId="4A8D3B86" w14:textId="77777777" w:rsidR="003E46EE" w:rsidRPr="00DB643F" w:rsidRDefault="003E46EE" w:rsidP="00F53273">
      <w:pPr>
        <w:rPr>
          <w:rFonts w:cs="Arial"/>
          <w:szCs w:val="20"/>
        </w:rPr>
      </w:pPr>
    </w:p>
    <w:p w14:paraId="7E8C8CF0" w14:textId="77777777" w:rsidR="00F53273" w:rsidRPr="00DB643F" w:rsidRDefault="00F53273" w:rsidP="00F53273">
      <w:pPr>
        <w:rPr>
          <w:rFonts w:cs="Arial"/>
          <w:szCs w:val="20"/>
        </w:rPr>
      </w:pPr>
      <w:r w:rsidRPr="00DB643F">
        <w:rPr>
          <w:rFonts w:cs="Arial"/>
          <w:szCs w:val="20"/>
        </w:rPr>
        <w:t xml:space="preserve">Morebitne spore v zvezi s tem zavarovanjem rešuje stvarno pristojno sodišče v Ljubljani po slovenskem pravu.                             </w:t>
      </w:r>
    </w:p>
    <w:p w14:paraId="7107C6CD" w14:textId="77777777" w:rsidR="006328A8" w:rsidRPr="006328A8" w:rsidRDefault="006328A8" w:rsidP="006328A8">
      <w:pPr>
        <w:spacing w:before="120"/>
        <w:rPr>
          <w:rFonts w:cs="Arial"/>
          <w:i/>
          <w:szCs w:val="20"/>
        </w:rPr>
      </w:pPr>
      <w:r w:rsidRPr="006328A8">
        <w:rPr>
          <w:rFonts w:cs="Arial"/>
          <w:i/>
          <w:szCs w:val="20"/>
        </w:rPr>
        <w:t>Za to zavarovanje veljajo Enotna pravila za garancije na poziv (EPGP) revizija iz leta 2010, izdana pri MTZ pod št. 758.</w:t>
      </w:r>
    </w:p>
    <w:p w14:paraId="52628ACD" w14:textId="77777777" w:rsidR="00B20BDA" w:rsidRDefault="006328A8" w:rsidP="00DD4E07">
      <w:pPr>
        <w:tabs>
          <w:tab w:val="center" w:pos="6804"/>
        </w:tabs>
        <w:spacing w:before="360"/>
        <w:rPr>
          <w:rFonts w:cs="Arial"/>
          <w:szCs w:val="20"/>
        </w:rPr>
      </w:pPr>
      <w:r>
        <w:rPr>
          <w:rFonts w:cs="Arial"/>
          <w:szCs w:val="20"/>
        </w:rPr>
        <w:tab/>
      </w:r>
      <w:r w:rsidR="007A5689">
        <w:rPr>
          <w:rFonts w:cs="Arial"/>
          <w:szCs w:val="20"/>
        </w:rPr>
        <w:t>G</w:t>
      </w:r>
      <w:r>
        <w:rPr>
          <w:rFonts w:cs="Arial"/>
          <w:szCs w:val="20"/>
        </w:rPr>
        <w:t>arant</w:t>
      </w:r>
      <w:r w:rsidR="007A5689">
        <w:rPr>
          <w:rFonts w:cs="Arial"/>
          <w:szCs w:val="20"/>
        </w:rPr>
        <w:t xml:space="preserve"> </w:t>
      </w:r>
      <w:r w:rsidR="007A5689" w:rsidRPr="00CB7EE2">
        <w:rPr>
          <w:rFonts w:cs="Arial"/>
          <w:szCs w:val="20"/>
        </w:rPr>
        <w:t>(žig in podpis)</w:t>
      </w:r>
      <w:r>
        <w:rPr>
          <w:rFonts w:cs="Arial"/>
          <w:szCs w:val="20"/>
        </w:rPr>
        <w:tab/>
      </w:r>
    </w:p>
    <w:p w14:paraId="2973BCB5" w14:textId="77777777" w:rsidR="00F53273" w:rsidRDefault="00F53273" w:rsidP="00DD4E07">
      <w:pPr>
        <w:tabs>
          <w:tab w:val="center" w:pos="6804"/>
        </w:tabs>
        <w:spacing w:before="360"/>
        <w:rPr>
          <w:rFonts w:cs="Arial"/>
          <w:szCs w:val="20"/>
        </w:rPr>
      </w:pPr>
    </w:p>
    <w:p w14:paraId="244A8371" w14:textId="77777777" w:rsidR="002B08F6" w:rsidRDefault="002B08F6" w:rsidP="00DD4E07">
      <w:pPr>
        <w:tabs>
          <w:tab w:val="center" w:pos="6804"/>
        </w:tabs>
        <w:spacing w:before="360"/>
        <w:rPr>
          <w:rFonts w:cs="Arial"/>
          <w:szCs w:val="20"/>
        </w:rPr>
      </w:pPr>
    </w:p>
    <w:p w14:paraId="5503D7C5" w14:textId="77777777" w:rsidR="00C75FCA" w:rsidRDefault="00C75FCA" w:rsidP="00DD4E07">
      <w:pPr>
        <w:tabs>
          <w:tab w:val="center" w:pos="6804"/>
        </w:tabs>
        <w:spacing w:before="360"/>
        <w:rPr>
          <w:rFonts w:cs="Arial"/>
          <w:szCs w:val="20"/>
        </w:rPr>
      </w:pPr>
    </w:p>
    <w:p w14:paraId="2273F950" w14:textId="77777777" w:rsidR="005A0FC0" w:rsidRPr="00AB5005" w:rsidRDefault="005A0FC0" w:rsidP="00DD4E07">
      <w:pPr>
        <w:tabs>
          <w:tab w:val="center" w:pos="6804"/>
        </w:tabs>
        <w:spacing w:before="360"/>
        <w:rPr>
          <w:rFonts w:cs="Arial"/>
          <w:szCs w:val="20"/>
        </w:rPr>
      </w:pPr>
    </w:p>
    <w:p w14:paraId="59A157DF" w14:textId="77777777" w:rsidR="00EB2D72" w:rsidRPr="00BB1245" w:rsidRDefault="00EB2D72" w:rsidP="009557E3">
      <w:pPr>
        <w:numPr>
          <w:ilvl w:val="0"/>
          <w:numId w:val="9"/>
        </w:numPr>
        <w:jc w:val="left"/>
        <w:rPr>
          <w:b/>
          <w:bCs/>
          <w:iCs/>
          <w:color w:val="0070C0"/>
          <w:sz w:val="24"/>
          <w:szCs w:val="24"/>
        </w:rPr>
      </w:pPr>
      <w:r w:rsidRPr="00BB1245">
        <w:rPr>
          <w:b/>
          <w:bCs/>
          <w:iCs/>
          <w:color w:val="0070C0"/>
          <w:sz w:val="24"/>
          <w:szCs w:val="24"/>
        </w:rPr>
        <w:t>VZOREC POGODBE</w:t>
      </w:r>
    </w:p>
    <w:p w14:paraId="1DB4ED57" w14:textId="77777777" w:rsidR="00A404B9" w:rsidRDefault="00A404B9" w:rsidP="002844D6">
      <w:pPr>
        <w:jc w:val="left"/>
        <w:rPr>
          <w:b/>
          <w:bCs/>
          <w:iCs/>
          <w:color w:val="00B050"/>
          <w:sz w:val="24"/>
          <w:szCs w:val="24"/>
        </w:rPr>
      </w:pPr>
    </w:p>
    <w:p w14:paraId="4101E897" w14:textId="77777777" w:rsidR="000140F4" w:rsidRPr="001A1F0F" w:rsidRDefault="000140F4" w:rsidP="000140F4">
      <w:pPr>
        <w:jc w:val="center"/>
        <w:rPr>
          <w:rFonts w:cs="Arial"/>
          <w:sz w:val="22"/>
        </w:rPr>
      </w:pPr>
      <w:r>
        <w:rPr>
          <w:rFonts w:cs="Arial"/>
          <w:sz w:val="22"/>
        </w:rPr>
        <w:tab/>
      </w:r>
      <w:r w:rsidRPr="001A1F0F">
        <w:rPr>
          <w:rFonts w:cs="Arial"/>
          <w:sz w:val="22"/>
        </w:rPr>
        <w:t>GRADBENA POGODBA števil</w:t>
      </w:r>
      <w:r>
        <w:rPr>
          <w:rFonts w:cs="Arial"/>
          <w:sz w:val="22"/>
        </w:rPr>
        <w:t>ka (navedba opravilne številke)</w:t>
      </w:r>
    </w:p>
    <w:p w14:paraId="0144B55D" w14:textId="77777777" w:rsidR="007A1602" w:rsidRDefault="007A1602" w:rsidP="000140F4">
      <w:pPr>
        <w:rPr>
          <w:rFonts w:cs="Arial"/>
          <w:sz w:val="22"/>
        </w:rPr>
      </w:pPr>
    </w:p>
    <w:p w14:paraId="43EE4F5B" w14:textId="77777777" w:rsidR="000140F4" w:rsidRPr="001A1F0F" w:rsidRDefault="000140F4" w:rsidP="000140F4">
      <w:pPr>
        <w:rPr>
          <w:rFonts w:cs="Arial"/>
          <w:sz w:val="22"/>
        </w:rPr>
      </w:pPr>
      <w:r w:rsidRPr="001A1F0F">
        <w:rPr>
          <w:rFonts w:cs="Arial"/>
          <w:sz w:val="22"/>
        </w:rPr>
        <w:t>ki jo sklenejo</w:t>
      </w:r>
    </w:p>
    <w:p w14:paraId="28673419" w14:textId="77777777" w:rsidR="000140F4" w:rsidRPr="001A1F0F" w:rsidRDefault="000140F4" w:rsidP="000140F4">
      <w:pPr>
        <w:rPr>
          <w:rFonts w:cs="Arial"/>
          <w:sz w:val="22"/>
        </w:rPr>
      </w:pPr>
    </w:p>
    <w:p w14:paraId="1A466073" w14:textId="77777777" w:rsidR="000140F4" w:rsidRPr="001A1F0F" w:rsidRDefault="000140F4" w:rsidP="000140F4">
      <w:pPr>
        <w:rPr>
          <w:rFonts w:cs="Arial"/>
          <w:sz w:val="22"/>
        </w:rPr>
      </w:pPr>
      <w:r w:rsidRPr="001A1F0F">
        <w:rPr>
          <w:rFonts w:cs="Arial"/>
          <w:sz w:val="22"/>
        </w:rPr>
        <w:t>I. POGODBENE STRANKE</w:t>
      </w:r>
    </w:p>
    <w:p w14:paraId="18EEEC8E" w14:textId="77777777" w:rsidR="000140F4" w:rsidRPr="001A1F0F" w:rsidRDefault="000140F4" w:rsidP="000140F4">
      <w:pPr>
        <w:rPr>
          <w:rFonts w:cs="Arial"/>
          <w:sz w:val="22"/>
        </w:rPr>
      </w:pPr>
    </w:p>
    <w:p w14:paraId="20F5AFB9" w14:textId="77777777" w:rsidR="000140F4" w:rsidRPr="00325893" w:rsidRDefault="000140F4" w:rsidP="000140F4">
      <w:pPr>
        <w:rPr>
          <w:rFonts w:cs="Arial"/>
          <w:sz w:val="22"/>
        </w:rPr>
      </w:pPr>
      <w:r w:rsidRPr="00325893">
        <w:rPr>
          <w:rFonts w:cs="Arial"/>
          <w:sz w:val="22"/>
        </w:rPr>
        <w:t>OBČINA TRBOVLJE, Mestni trg 4, 1420 Trbovlje,</w:t>
      </w:r>
    </w:p>
    <w:p w14:paraId="0C62FF29" w14:textId="77777777" w:rsidR="000140F4" w:rsidRPr="00325893" w:rsidRDefault="000140F4" w:rsidP="000140F4">
      <w:pPr>
        <w:rPr>
          <w:rFonts w:cs="Arial"/>
          <w:sz w:val="22"/>
        </w:rPr>
      </w:pPr>
      <w:r w:rsidRPr="00325893">
        <w:rPr>
          <w:rFonts w:cs="Arial"/>
          <w:sz w:val="22"/>
        </w:rPr>
        <w:t xml:space="preserve">ki jo </w:t>
      </w:r>
      <w:r>
        <w:rPr>
          <w:rFonts w:cs="Arial"/>
          <w:sz w:val="22"/>
        </w:rPr>
        <w:t xml:space="preserve">zastopa </w:t>
      </w:r>
      <w:r w:rsidR="00163508">
        <w:rPr>
          <w:rFonts w:cs="Arial"/>
          <w:sz w:val="22"/>
        </w:rPr>
        <w:t>Župan</w:t>
      </w:r>
      <w:r w:rsidRPr="00325893">
        <w:rPr>
          <w:rFonts w:cs="Arial"/>
          <w:sz w:val="22"/>
        </w:rPr>
        <w:t xml:space="preserve"> </w:t>
      </w:r>
      <w:r w:rsidR="00163508">
        <w:rPr>
          <w:rFonts w:cs="Arial"/>
          <w:sz w:val="22"/>
        </w:rPr>
        <w:t>Mag. Zoran POZNIČ</w:t>
      </w:r>
      <w:r w:rsidRPr="00325893">
        <w:rPr>
          <w:rFonts w:cs="Arial"/>
          <w:sz w:val="22"/>
        </w:rPr>
        <w:t xml:space="preserve"> </w:t>
      </w:r>
    </w:p>
    <w:p w14:paraId="4CE38F27" w14:textId="77777777" w:rsidR="000140F4" w:rsidRPr="00325893" w:rsidRDefault="000140F4" w:rsidP="000140F4">
      <w:pPr>
        <w:rPr>
          <w:rFonts w:cs="Arial"/>
          <w:sz w:val="22"/>
        </w:rPr>
      </w:pPr>
      <w:r w:rsidRPr="00325893">
        <w:rPr>
          <w:rFonts w:cs="Arial"/>
          <w:sz w:val="22"/>
        </w:rPr>
        <w:t>Matična številka: 5882940000</w:t>
      </w:r>
    </w:p>
    <w:p w14:paraId="50F79B0A" w14:textId="77777777" w:rsidR="000140F4" w:rsidRDefault="000140F4" w:rsidP="000140F4">
      <w:pPr>
        <w:rPr>
          <w:rFonts w:cs="Arial"/>
          <w:sz w:val="22"/>
        </w:rPr>
      </w:pPr>
      <w:r w:rsidRPr="00325893">
        <w:rPr>
          <w:rFonts w:cs="Arial"/>
          <w:sz w:val="22"/>
        </w:rPr>
        <w:t>Identifikacijska št. (ID za DDV): SI 86624784</w:t>
      </w:r>
    </w:p>
    <w:p w14:paraId="4603C099" w14:textId="77777777" w:rsidR="000140F4" w:rsidRDefault="000140F4" w:rsidP="000140F4">
      <w:pPr>
        <w:rPr>
          <w:rFonts w:cs="Arial"/>
          <w:sz w:val="22"/>
        </w:rPr>
      </w:pPr>
      <w:r>
        <w:rPr>
          <w:rFonts w:cs="Arial"/>
          <w:sz w:val="22"/>
        </w:rPr>
        <w:t>(v nadaljevanju: naročnik</w:t>
      </w:r>
      <w:r w:rsidRPr="00876BAB">
        <w:rPr>
          <w:rFonts w:cs="Arial"/>
          <w:sz w:val="22"/>
        </w:rPr>
        <w:t>)</w:t>
      </w:r>
    </w:p>
    <w:p w14:paraId="190091FD" w14:textId="77777777" w:rsidR="000140F4" w:rsidRPr="001A1F0F" w:rsidRDefault="000140F4" w:rsidP="000140F4">
      <w:pPr>
        <w:rPr>
          <w:rFonts w:cs="Arial"/>
          <w:sz w:val="22"/>
        </w:rPr>
      </w:pPr>
    </w:p>
    <w:p w14:paraId="45ED59AC" w14:textId="77777777" w:rsidR="000140F4" w:rsidRPr="001A1F0F" w:rsidRDefault="000140F4" w:rsidP="000140F4">
      <w:pPr>
        <w:rPr>
          <w:rFonts w:cs="Arial"/>
          <w:sz w:val="22"/>
        </w:rPr>
      </w:pPr>
      <w:r w:rsidRPr="001A1F0F">
        <w:rPr>
          <w:rFonts w:cs="Arial"/>
          <w:sz w:val="22"/>
        </w:rPr>
        <w:t>in</w:t>
      </w:r>
    </w:p>
    <w:p w14:paraId="3D95EF41" w14:textId="77777777" w:rsidR="000140F4" w:rsidRPr="001A1F0F" w:rsidRDefault="000140F4" w:rsidP="000140F4">
      <w:pPr>
        <w:rPr>
          <w:rFonts w:cs="Arial"/>
          <w:sz w:val="22"/>
        </w:rPr>
      </w:pPr>
    </w:p>
    <w:p w14:paraId="3C086D4D" w14:textId="77777777" w:rsidR="007A1602" w:rsidRDefault="007A1602" w:rsidP="007A1602">
      <w:pPr>
        <w:spacing w:line="240" w:lineRule="auto"/>
        <w:rPr>
          <w:rFonts w:cs="Arial"/>
          <w:sz w:val="22"/>
          <w:lang w:eastAsia="sl-SI"/>
        </w:rPr>
      </w:pPr>
      <w:r w:rsidRPr="007A1602">
        <w:rPr>
          <w:rFonts w:cs="Arial"/>
          <w:sz w:val="22"/>
          <w:lang w:eastAsia="sl-SI"/>
        </w:rPr>
        <w:t xml:space="preserve">(naziv in poslovni naslov), </w:t>
      </w:r>
    </w:p>
    <w:p w14:paraId="2A55F0E6" w14:textId="77777777" w:rsidR="007A1602" w:rsidRPr="007A1602" w:rsidRDefault="007A1602" w:rsidP="007A1602">
      <w:pPr>
        <w:spacing w:line="240" w:lineRule="auto"/>
        <w:rPr>
          <w:rFonts w:cs="Arial"/>
          <w:sz w:val="22"/>
          <w:lang w:eastAsia="sl-SI"/>
        </w:rPr>
      </w:pPr>
      <w:r w:rsidRPr="007A1602">
        <w:rPr>
          <w:rFonts w:cs="Arial"/>
          <w:sz w:val="22"/>
          <w:lang w:eastAsia="sl-SI"/>
        </w:rPr>
        <w:t>ki jo zastopa (navedba zastopnika)</w:t>
      </w:r>
    </w:p>
    <w:p w14:paraId="3E077DCC" w14:textId="77777777" w:rsidR="007A1602" w:rsidRPr="007A1602" w:rsidRDefault="007A1602" w:rsidP="007A1602">
      <w:pPr>
        <w:spacing w:line="240" w:lineRule="auto"/>
        <w:rPr>
          <w:rFonts w:cs="Arial"/>
          <w:sz w:val="22"/>
          <w:lang w:eastAsia="sl-SI"/>
        </w:rPr>
      </w:pPr>
      <w:r w:rsidRPr="007A1602">
        <w:rPr>
          <w:rFonts w:cs="Arial"/>
          <w:sz w:val="22"/>
          <w:lang w:eastAsia="sl-SI"/>
        </w:rPr>
        <w:t>Matična številka: (navedba matične številke)</w:t>
      </w:r>
    </w:p>
    <w:p w14:paraId="4071D792" w14:textId="77777777" w:rsidR="007A1602" w:rsidRPr="007A1602" w:rsidRDefault="007A1602" w:rsidP="007A1602">
      <w:pPr>
        <w:spacing w:line="240" w:lineRule="auto"/>
        <w:rPr>
          <w:rFonts w:cs="Arial"/>
          <w:sz w:val="22"/>
          <w:lang w:eastAsia="sl-SI"/>
        </w:rPr>
      </w:pPr>
      <w:r w:rsidRPr="007A1602">
        <w:rPr>
          <w:rFonts w:cs="Arial"/>
          <w:sz w:val="22"/>
          <w:lang w:eastAsia="sl-SI"/>
        </w:rPr>
        <w:t>Identifikacijska št. (ID za DDV): (navedba davčne številke)</w:t>
      </w:r>
    </w:p>
    <w:p w14:paraId="6A67DB6C" w14:textId="77777777" w:rsidR="007A1602" w:rsidRPr="007A1602" w:rsidRDefault="007A1602" w:rsidP="007A1602">
      <w:pPr>
        <w:spacing w:line="240" w:lineRule="auto"/>
        <w:rPr>
          <w:rFonts w:cs="Arial"/>
          <w:sz w:val="22"/>
          <w:lang w:eastAsia="sl-SI"/>
        </w:rPr>
      </w:pPr>
      <w:r w:rsidRPr="007A1602">
        <w:rPr>
          <w:rFonts w:cs="Arial"/>
          <w:sz w:val="22"/>
          <w:lang w:eastAsia="sl-SI"/>
        </w:rPr>
        <w:t xml:space="preserve">Transakcijski račun (TRR): (navedba IBAN poslovnega računa) odprt pri (navedba naziva banke) </w:t>
      </w:r>
    </w:p>
    <w:p w14:paraId="2D59A0D7" w14:textId="77777777" w:rsidR="007A1602" w:rsidRPr="007A1602" w:rsidRDefault="007A1602" w:rsidP="007A1602">
      <w:pPr>
        <w:spacing w:line="240" w:lineRule="auto"/>
        <w:rPr>
          <w:rFonts w:cs="Arial"/>
          <w:sz w:val="22"/>
          <w:lang w:eastAsia="sl-SI"/>
        </w:rPr>
      </w:pPr>
      <w:r w:rsidRPr="007A1602">
        <w:rPr>
          <w:rFonts w:cs="Arial"/>
          <w:sz w:val="22"/>
          <w:lang w:eastAsia="sl-SI"/>
        </w:rPr>
        <w:t xml:space="preserve">(v nadaljevanju: </w:t>
      </w:r>
      <w:r>
        <w:rPr>
          <w:rFonts w:cs="Arial"/>
          <w:sz w:val="22"/>
          <w:lang w:eastAsia="sl-SI"/>
        </w:rPr>
        <w:t>izvajalec</w:t>
      </w:r>
      <w:r w:rsidRPr="007A1602">
        <w:rPr>
          <w:rFonts w:cs="Arial"/>
          <w:sz w:val="22"/>
          <w:lang w:eastAsia="sl-SI"/>
        </w:rPr>
        <w:t>)</w:t>
      </w:r>
    </w:p>
    <w:p w14:paraId="627C3371" w14:textId="77777777" w:rsidR="000140F4" w:rsidRPr="001A1F0F" w:rsidRDefault="000140F4" w:rsidP="000140F4">
      <w:pPr>
        <w:rPr>
          <w:rFonts w:cs="Arial"/>
          <w:sz w:val="22"/>
        </w:rPr>
      </w:pPr>
    </w:p>
    <w:p w14:paraId="7545B3B1" w14:textId="161AEEAE" w:rsidR="000140F4" w:rsidRDefault="000140F4" w:rsidP="000140F4">
      <w:pPr>
        <w:rPr>
          <w:rFonts w:cs="Arial"/>
          <w:sz w:val="22"/>
        </w:rPr>
      </w:pPr>
      <w:r w:rsidRPr="001A1F0F">
        <w:rPr>
          <w:rFonts w:cs="Arial"/>
          <w:sz w:val="22"/>
        </w:rPr>
        <w:t>II. UVODNE DOLOČBE</w:t>
      </w:r>
    </w:p>
    <w:p w14:paraId="6A7465FC" w14:textId="77777777" w:rsidR="00940FA5" w:rsidRPr="001A1F0F" w:rsidRDefault="00940FA5" w:rsidP="000140F4">
      <w:pPr>
        <w:rPr>
          <w:rFonts w:cs="Arial"/>
          <w:sz w:val="22"/>
        </w:rPr>
      </w:pPr>
    </w:p>
    <w:p w14:paraId="0E0B8963" w14:textId="77777777" w:rsidR="000140F4" w:rsidRPr="001A1F0F" w:rsidRDefault="000140F4" w:rsidP="002865A8">
      <w:pPr>
        <w:numPr>
          <w:ilvl w:val="0"/>
          <w:numId w:val="34"/>
        </w:numPr>
        <w:ind w:left="1134"/>
        <w:jc w:val="center"/>
        <w:rPr>
          <w:rFonts w:cs="Arial"/>
          <w:sz w:val="22"/>
        </w:rPr>
      </w:pPr>
      <w:r w:rsidRPr="001A1F0F">
        <w:rPr>
          <w:rFonts w:cs="Arial"/>
          <w:sz w:val="22"/>
        </w:rPr>
        <w:t>člen</w:t>
      </w:r>
    </w:p>
    <w:p w14:paraId="6BA246A5" w14:textId="77777777" w:rsidR="000140F4" w:rsidRPr="001A1F0F" w:rsidRDefault="000140F4" w:rsidP="000140F4">
      <w:pPr>
        <w:ind w:left="1065"/>
        <w:rPr>
          <w:rFonts w:cs="Arial"/>
          <w:sz w:val="22"/>
        </w:rPr>
      </w:pPr>
    </w:p>
    <w:p w14:paraId="4B7D242C" w14:textId="15FFFA4E" w:rsidR="000140F4" w:rsidRPr="001A1F0F" w:rsidRDefault="000140F4" w:rsidP="000140F4">
      <w:pPr>
        <w:rPr>
          <w:rFonts w:cs="Arial"/>
          <w:sz w:val="22"/>
        </w:rPr>
      </w:pPr>
      <w:r w:rsidRPr="001A1F0F">
        <w:rPr>
          <w:rFonts w:cs="Arial"/>
          <w:sz w:val="22"/>
        </w:rPr>
        <w:t xml:space="preserve">Naročnik in izvajalec ugotavljata, da je bil izvajalec na osnovi javnega naročila, objavljenega na portalu javnih naročil pod številko objave (navedba opravilne številke in datuma) z naslovom </w:t>
      </w:r>
      <w:r w:rsidR="005A0FC0">
        <w:rPr>
          <w:rFonts w:cs="Arial"/>
          <w:sz w:val="22"/>
        </w:rPr>
        <w:t>Obnova Vrtca Trbovlje – enota Ciciban</w:t>
      </w:r>
      <w:r w:rsidR="00940FA5">
        <w:rPr>
          <w:rFonts w:cs="Arial"/>
          <w:sz w:val="22"/>
        </w:rPr>
        <w:t xml:space="preserve"> </w:t>
      </w:r>
      <w:r w:rsidRPr="001A1F0F">
        <w:rPr>
          <w:rFonts w:cs="Arial"/>
          <w:sz w:val="22"/>
        </w:rPr>
        <w:t>ter na podlagi odločitve o oddaji javnega naročila številka (navedba opravilne številke in datuma odločitve o oddaji javnega naročila) na osnovi izvajalčeve ponudbe številka (navedba številke in datuma ponudbe izbranega ponudnika) izbran za izvajalca del v okviru omenjenega javnega naročila,</w:t>
      </w:r>
      <w:r w:rsidR="002074EC">
        <w:rPr>
          <w:rFonts w:cs="Arial"/>
          <w:sz w:val="22"/>
        </w:rPr>
        <w:t xml:space="preserve"> </w:t>
      </w:r>
      <w:r w:rsidRPr="001A1F0F">
        <w:rPr>
          <w:rFonts w:cs="Arial"/>
          <w:sz w:val="22"/>
        </w:rPr>
        <w:t xml:space="preserve">zaradi česar se sklepa predmetna pogodba. </w:t>
      </w:r>
    </w:p>
    <w:p w14:paraId="1AE18C1F" w14:textId="77777777" w:rsidR="000140F4" w:rsidRPr="001A1F0F" w:rsidRDefault="000140F4" w:rsidP="000140F4">
      <w:pPr>
        <w:rPr>
          <w:rFonts w:cs="Arial"/>
          <w:sz w:val="22"/>
        </w:rPr>
      </w:pPr>
    </w:p>
    <w:p w14:paraId="173B255C" w14:textId="22433652" w:rsidR="000140F4" w:rsidRDefault="000140F4" w:rsidP="000140F4">
      <w:pPr>
        <w:rPr>
          <w:rFonts w:cs="Arial"/>
          <w:sz w:val="22"/>
        </w:rPr>
      </w:pPr>
      <w:r w:rsidRPr="001A1F0F">
        <w:rPr>
          <w:rFonts w:cs="Arial"/>
          <w:sz w:val="22"/>
        </w:rPr>
        <w:t>III. PREDMET POGODBE</w:t>
      </w:r>
    </w:p>
    <w:p w14:paraId="60FD03E6" w14:textId="77777777" w:rsidR="00940FA5" w:rsidRPr="001A1F0F" w:rsidRDefault="00940FA5" w:rsidP="000140F4">
      <w:pPr>
        <w:rPr>
          <w:rFonts w:cs="Arial"/>
          <w:sz w:val="22"/>
        </w:rPr>
      </w:pPr>
    </w:p>
    <w:p w14:paraId="531501C1" w14:textId="77777777" w:rsidR="000140F4" w:rsidRPr="001A1F0F" w:rsidRDefault="000140F4" w:rsidP="000140F4">
      <w:pPr>
        <w:numPr>
          <w:ilvl w:val="0"/>
          <w:numId w:val="34"/>
        </w:numPr>
        <w:jc w:val="center"/>
        <w:rPr>
          <w:rFonts w:cs="Arial"/>
          <w:sz w:val="22"/>
        </w:rPr>
      </w:pPr>
      <w:r w:rsidRPr="001A1F0F">
        <w:rPr>
          <w:rFonts w:cs="Arial"/>
          <w:sz w:val="22"/>
        </w:rPr>
        <w:t>člen</w:t>
      </w:r>
    </w:p>
    <w:p w14:paraId="67F11FF4" w14:textId="77777777" w:rsidR="000140F4" w:rsidRPr="001A1F0F" w:rsidRDefault="000140F4" w:rsidP="000140F4">
      <w:pPr>
        <w:ind w:left="1065"/>
        <w:rPr>
          <w:rFonts w:cs="Arial"/>
          <w:sz w:val="22"/>
        </w:rPr>
      </w:pPr>
    </w:p>
    <w:p w14:paraId="2863C17D" w14:textId="5C2FBCBD" w:rsidR="000140F4" w:rsidRPr="001A1F0F" w:rsidRDefault="000140F4" w:rsidP="000140F4">
      <w:pPr>
        <w:rPr>
          <w:rFonts w:cs="Arial"/>
          <w:sz w:val="22"/>
        </w:rPr>
      </w:pPr>
      <w:r w:rsidRPr="001A1F0F">
        <w:rPr>
          <w:rFonts w:cs="Arial"/>
          <w:sz w:val="22"/>
        </w:rPr>
        <w:t xml:space="preserve">S to pogodbo naročnik oddaja, izvajalec pa prevzame v izvedbo dela za </w:t>
      </w:r>
      <w:r w:rsidR="005A0FC0">
        <w:rPr>
          <w:rFonts w:cs="Arial"/>
          <w:sz w:val="22"/>
        </w:rPr>
        <w:t>Obnova Vrtca Trbovlje – enota Ciciban</w:t>
      </w:r>
      <w:r w:rsidR="00940FA5">
        <w:rPr>
          <w:rFonts w:cs="Arial"/>
          <w:sz w:val="22"/>
        </w:rPr>
        <w:t xml:space="preserve"> </w:t>
      </w:r>
      <w:r w:rsidRPr="001A1F0F">
        <w:rPr>
          <w:rFonts w:cs="Arial"/>
          <w:sz w:val="22"/>
        </w:rPr>
        <w:t>po ponudbi izvajalca številka (navedba številke in datuma ponudbe izbranega ponudnika).</w:t>
      </w:r>
    </w:p>
    <w:p w14:paraId="160296D4" w14:textId="77777777" w:rsidR="000140F4" w:rsidRPr="001A1F0F" w:rsidRDefault="000140F4" w:rsidP="000140F4">
      <w:pPr>
        <w:rPr>
          <w:rFonts w:cs="Arial"/>
          <w:sz w:val="22"/>
        </w:rPr>
      </w:pPr>
    </w:p>
    <w:p w14:paraId="7C610240" w14:textId="77777777" w:rsidR="000140F4" w:rsidRPr="001A1F0F" w:rsidRDefault="000140F4" w:rsidP="000140F4">
      <w:pPr>
        <w:numPr>
          <w:ilvl w:val="0"/>
          <w:numId w:val="34"/>
        </w:numPr>
        <w:jc w:val="center"/>
        <w:rPr>
          <w:rFonts w:cs="Arial"/>
          <w:sz w:val="22"/>
        </w:rPr>
      </w:pPr>
      <w:r w:rsidRPr="001A1F0F">
        <w:rPr>
          <w:rFonts w:cs="Arial"/>
          <w:sz w:val="22"/>
        </w:rPr>
        <w:t>člen</w:t>
      </w:r>
    </w:p>
    <w:p w14:paraId="30A05D24" w14:textId="77777777" w:rsidR="000140F4" w:rsidRPr="001A1F0F" w:rsidRDefault="000140F4" w:rsidP="000140F4">
      <w:pPr>
        <w:rPr>
          <w:rFonts w:cs="Arial"/>
          <w:sz w:val="22"/>
        </w:rPr>
      </w:pPr>
    </w:p>
    <w:p w14:paraId="13220CB7" w14:textId="77777777" w:rsidR="000140F4" w:rsidRPr="001A1F0F" w:rsidRDefault="000140F4" w:rsidP="000140F4">
      <w:pPr>
        <w:rPr>
          <w:rFonts w:cs="Arial"/>
          <w:sz w:val="22"/>
        </w:rPr>
      </w:pPr>
      <w:r w:rsidRPr="001A1F0F">
        <w:rPr>
          <w:rFonts w:cs="Arial"/>
          <w:sz w:val="22"/>
        </w:rPr>
        <w:t>Izvajalec bo vršil pogodbena dela v skladu in v obsegu z naslednjimi dokumenti:</w:t>
      </w:r>
    </w:p>
    <w:p w14:paraId="1C4E8BC5" w14:textId="77777777" w:rsidR="000140F4" w:rsidRPr="001A1F0F" w:rsidRDefault="000140F4" w:rsidP="000140F4">
      <w:pPr>
        <w:ind w:left="2880"/>
        <w:rPr>
          <w:rFonts w:cs="Arial"/>
          <w:sz w:val="22"/>
        </w:rPr>
      </w:pPr>
    </w:p>
    <w:p w14:paraId="0C54BC64" w14:textId="77777777" w:rsidR="000140F4" w:rsidRDefault="000140F4" w:rsidP="000140F4">
      <w:pPr>
        <w:numPr>
          <w:ilvl w:val="0"/>
          <w:numId w:val="27"/>
        </w:numPr>
        <w:rPr>
          <w:rFonts w:cs="Arial"/>
          <w:sz w:val="22"/>
        </w:rPr>
      </w:pPr>
      <w:r w:rsidRPr="001A1F0F">
        <w:rPr>
          <w:rFonts w:cs="Arial"/>
          <w:sz w:val="22"/>
        </w:rPr>
        <w:t>Ponudba izvajalca z vključenim predračunom številka (navedba številke in datuma ponudbe izbranega ponudnika);</w:t>
      </w:r>
    </w:p>
    <w:p w14:paraId="29CC082B" w14:textId="124CDDFA" w:rsidR="000140F4" w:rsidRPr="00082013" w:rsidRDefault="000140F4" w:rsidP="000140F4">
      <w:pPr>
        <w:numPr>
          <w:ilvl w:val="0"/>
          <w:numId w:val="27"/>
        </w:numPr>
        <w:rPr>
          <w:rFonts w:cs="Arial"/>
          <w:sz w:val="22"/>
        </w:rPr>
      </w:pPr>
      <w:r w:rsidRPr="00082013">
        <w:rPr>
          <w:rFonts w:cs="Arial"/>
          <w:sz w:val="22"/>
        </w:rPr>
        <w:t xml:space="preserve">Razpisna dokumentacija naročnika številka </w:t>
      </w:r>
      <w:r w:rsidR="003E46EE">
        <w:rPr>
          <w:rFonts w:cs="Arial"/>
          <w:sz w:val="22"/>
        </w:rPr>
        <w:t>430-0016/2026</w:t>
      </w:r>
      <w:r>
        <w:rPr>
          <w:rFonts w:cs="Arial"/>
          <w:sz w:val="22"/>
        </w:rPr>
        <w:t>-2</w:t>
      </w:r>
      <w:r w:rsidRPr="00082013">
        <w:rPr>
          <w:rFonts w:cs="Arial"/>
          <w:sz w:val="22"/>
        </w:rPr>
        <w:t xml:space="preserve">, vključno s </w:t>
      </w:r>
      <w:r>
        <w:rPr>
          <w:rFonts w:cs="Arial"/>
          <w:sz w:val="22"/>
        </w:rPr>
        <w:t>popravki in dodatnimi pojasnili.</w:t>
      </w:r>
    </w:p>
    <w:p w14:paraId="13622A2C" w14:textId="77777777" w:rsidR="000140F4" w:rsidRDefault="000140F4" w:rsidP="000140F4">
      <w:pPr>
        <w:rPr>
          <w:rFonts w:cs="Arial"/>
          <w:sz w:val="22"/>
        </w:rPr>
      </w:pPr>
    </w:p>
    <w:p w14:paraId="56DBC814" w14:textId="60A8558C" w:rsidR="00D13AF9" w:rsidRPr="001A1F0F" w:rsidRDefault="000140F4" w:rsidP="000140F4">
      <w:pPr>
        <w:rPr>
          <w:rFonts w:cs="Arial"/>
          <w:sz w:val="22"/>
        </w:rPr>
      </w:pPr>
      <w:r w:rsidRPr="001A1F0F">
        <w:rPr>
          <w:rFonts w:cs="Arial"/>
          <w:sz w:val="22"/>
        </w:rPr>
        <w:t>Predmetni dokumenti so priloga in sestavni del te pogodbe.</w:t>
      </w:r>
    </w:p>
    <w:p w14:paraId="489793C3" w14:textId="77777777" w:rsidR="000140F4" w:rsidRPr="001A1F0F" w:rsidRDefault="000140F4" w:rsidP="000140F4">
      <w:pPr>
        <w:numPr>
          <w:ilvl w:val="0"/>
          <w:numId w:val="34"/>
        </w:numPr>
        <w:jc w:val="center"/>
        <w:rPr>
          <w:rFonts w:cs="Arial"/>
          <w:sz w:val="22"/>
        </w:rPr>
      </w:pPr>
      <w:r w:rsidRPr="001A1F0F">
        <w:rPr>
          <w:rFonts w:cs="Arial"/>
          <w:sz w:val="22"/>
        </w:rPr>
        <w:lastRenderedPageBreak/>
        <w:t>člen</w:t>
      </w:r>
    </w:p>
    <w:p w14:paraId="7A0C7A46" w14:textId="77777777" w:rsidR="000140F4" w:rsidRPr="001A1F0F" w:rsidRDefault="000140F4" w:rsidP="000140F4">
      <w:pPr>
        <w:ind w:left="1065"/>
        <w:rPr>
          <w:rFonts w:cs="Arial"/>
          <w:sz w:val="22"/>
        </w:rPr>
      </w:pPr>
    </w:p>
    <w:p w14:paraId="4BBBD8D9" w14:textId="77777777" w:rsidR="000140F4" w:rsidRPr="001A1F0F" w:rsidRDefault="000140F4" w:rsidP="000140F4">
      <w:pPr>
        <w:rPr>
          <w:rFonts w:cs="Arial"/>
          <w:sz w:val="22"/>
        </w:rPr>
      </w:pPr>
      <w:r w:rsidRPr="001A1F0F">
        <w:rPr>
          <w:rFonts w:cs="Arial"/>
          <w:sz w:val="22"/>
        </w:rPr>
        <w:t xml:space="preserve">Izvajalec bo izvršil dela iz te pogodbe po potrjeni projektni dokumentaciji, detajlnih načrtih, tehničnih predpisih, veljavnih standardih in pravilih stroke. </w:t>
      </w:r>
    </w:p>
    <w:p w14:paraId="007ADBC5" w14:textId="77777777" w:rsidR="000140F4" w:rsidRPr="001A1F0F" w:rsidRDefault="000140F4" w:rsidP="000140F4">
      <w:pPr>
        <w:rPr>
          <w:rFonts w:cs="Arial"/>
          <w:sz w:val="22"/>
        </w:rPr>
      </w:pPr>
    </w:p>
    <w:p w14:paraId="044DCD5E" w14:textId="77777777" w:rsidR="000140F4" w:rsidRPr="001A1F0F" w:rsidRDefault="000140F4" w:rsidP="000140F4">
      <w:pPr>
        <w:rPr>
          <w:rFonts w:cs="Arial"/>
          <w:sz w:val="22"/>
        </w:rPr>
      </w:pPr>
      <w:r w:rsidRPr="001A1F0F">
        <w:rPr>
          <w:rFonts w:cs="Arial"/>
          <w:sz w:val="22"/>
        </w:rPr>
        <w:t>Izvajalec bo izvedel dela iz te pogodbe strokovno in pravilno, s svojim materialom, ki mora ustrezati zahtevanim standardom in vrstam, določenim v projektih, ter kvaliteti in količinam, določenih v opisih del in predračunu.</w:t>
      </w:r>
    </w:p>
    <w:p w14:paraId="37CC367D" w14:textId="77777777" w:rsidR="000140F4" w:rsidRPr="001A1F0F" w:rsidRDefault="000140F4" w:rsidP="000140F4">
      <w:pPr>
        <w:rPr>
          <w:rFonts w:cs="Arial"/>
          <w:sz w:val="22"/>
        </w:rPr>
      </w:pPr>
    </w:p>
    <w:p w14:paraId="3053263F" w14:textId="6D29B5BF" w:rsidR="000140F4" w:rsidRPr="001A1F0F" w:rsidRDefault="000140F4" w:rsidP="000140F4">
      <w:pPr>
        <w:rPr>
          <w:rFonts w:cs="Arial"/>
          <w:sz w:val="22"/>
        </w:rPr>
      </w:pPr>
      <w:r w:rsidRPr="001A1F0F">
        <w:rPr>
          <w:rFonts w:cs="Arial"/>
          <w:sz w:val="22"/>
        </w:rPr>
        <w:t>Izvajalec s podpisom te pogodbe potrjuje, da je v celoti seznanjen z obsegom in zahtevnostjo pogodbenih del, projektno in drugo dokumentacijo ter z lokacijo</w:t>
      </w:r>
      <w:r w:rsidR="0064037C">
        <w:rPr>
          <w:rFonts w:cs="Arial"/>
          <w:sz w:val="22"/>
        </w:rPr>
        <w:t xml:space="preserve"> in objektom</w:t>
      </w:r>
      <w:r w:rsidRPr="001A1F0F">
        <w:rPr>
          <w:rFonts w:cs="Arial"/>
          <w:sz w:val="22"/>
        </w:rPr>
        <w:t>, kjer se bodo pogodbena dela izvajala.</w:t>
      </w:r>
    </w:p>
    <w:p w14:paraId="00EF0865" w14:textId="77777777" w:rsidR="000140F4" w:rsidRPr="001A1F0F" w:rsidRDefault="000140F4" w:rsidP="000140F4">
      <w:pPr>
        <w:rPr>
          <w:rFonts w:cs="Arial"/>
          <w:sz w:val="22"/>
        </w:rPr>
      </w:pPr>
    </w:p>
    <w:p w14:paraId="6D21C56F" w14:textId="77777777" w:rsidR="000140F4" w:rsidRPr="001A1F0F" w:rsidRDefault="000140F4" w:rsidP="000140F4">
      <w:pPr>
        <w:numPr>
          <w:ilvl w:val="0"/>
          <w:numId w:val="34"/>
        </w:numPr>
        <w:jc w:val="center"/>
        <w:rPr>
          <w:rFonts w:cs="Arial"/>
          <w:sz w:val="22"/>
        </w:rPr>
      </w:pPr>
      <w:r w:rsidRPr="001A1F0F">
        <w:rPr>
          <w:rFonts w:cs="Arial"/>
          <w:sz w:val="22"/>
        </w:rPr>
        <w:t>člen</w:t>
      </w:r>
    </w:p>
    <w:p w14:paraId="43A01CC0" w14:textId="77777777" w:rsidR="000140F4" w:rsidRPr="001A1F0F" w:rsidRDefault="000140F4" w:rsidP="000140F4">
      <w:pPr>
        <w:jc w:val="center"/>
        <w:rPr>
          <w:rFonts w:cs="Arial"/>
          <w:sz w:val="22"/>
        </w:rPr>
      </w:pPr>
    </w:p>
    <w:p w14:paraId="707BC6A4" w14:textId="77777777" w:rsidR="000140F4" w:rsidRPr="001A1F0F" w:rsidRDefault="000140F4" w:rsidP="000140F4">
      <w:pPr>
        <w:rPr>
          <w:rFonts w:cs="Arial"/>
          <w:sz w:val="22"/>
        </w:rPr>
      </w:pPr>
      <w:r w:rsidRPr="001A1F0F">
        <w:rPr>
          <w:rFonts w:cs="Arial"/>
          <w:sz w:val="22"/>
        </w:rPr>
        <w:t>Dodatnih del, ki niso opredeljena s to pogodbo, izvajalec ne sme začeti izvajati brez predhodnega pisnega soglasja naročnika.</w:t>
      </w:r>
    </w:p>
    <w:p w14:paraId="57807A10" w14:textId="77777777" w:rsidR="000140F4" w:rsidRPr="001A1F0F" w:rsidRDefault="000140F4" w:rsidP="000140F4">
      <w:pPr>
        <w:rPr>
          <w:rFonts w:cs="Arial"/>
          <w:sz w:val="22"/>
        </w:rPr>
      </w:pPr>
    </w:p>
    <w:p w14:paraId="76D794A5" w14:textId="77777777" w:rsidR="000140F4" w:rsidRPr="001A1F0F" w:rsidRDefault="000140F4" w:rsidP="000140F4">
      <w:pPr>
        <w:rPr>
          <w:rFonts w:cs="Arial"/>
          <w:sz w:val="22"/>
        </w:rPr>
      </w:pPr>
      <w:r w:rsidRPr="001A1F0F">
        <w:rPr>
          <w:rFonts w:cs="Arial"/>
          <w:sz w:val="22"/>
        </w:rPr>
        <w:t>Za dodatna dela, ki so se izkazala za potrebna šele po sklenitvi te pogodbe, lahk</w:t>
      </w:r>
      <w:r w:rsidR="00107A9E">
        <w:rPr>
          <w:rFonts w:cs="Arial"/>
          <w:sz w:val="22"/>
        </w:rPr>
        <w:t xml:space="preserve">o naročnik skladno s 95. členom </w:t>
      </w:r>
      <w:r w:rsidR="00107A9E" w:rsidRPr="00107A9E">
        <w:rPr>
          <w:rFonts w:cs="Arial"/>
          <w:sz w:val="22"/>
        </w:rPr>
        <w:t>Zakona o javnem naročanju (</w:t>
      </w:r>
      <w:r w:rsidR="002074EC">
        <w:rPr>
          <w:rFonts w:cs="Arial"/>
          <w:sz w:val="22"/>
        </w:rPr>
        <w:t xml:space="preserve">Uradni list RS, št. 91/15, 14/18, 121/21, 10/22, 74/22 – </w:t>
      </w:r>
      <w:proofErr w:type="spellStart"/>
      <w:r w:rsidR="002074EC">
        <w:rPr>
          <w:rFonts w:cs="Arial"/>
          <w:sz w:val="22"/>
        </w:rPr>
        <w:t>odl</w:t>
      </w:r>
      <w:proofErr w:type="spellEnd"/>
      <w:r w:rsidR="002074EC">
        <w:rPr>
          <w:rFonts w:cs="Arial"/>
          <w:sz w:val="22"/>
        </w:rPr>
        <w:t>. US, 100/22 – ZNUZSZS, 28/23, 88/23 – ZOPNN-F in 83/25 – ZOUL</w:t>
      </w:r>
      <w:r w:rsidR="00107A9E">
        <w:rPr>
          <w:rFonts w:cs="Arial"/>
          <w:sz w:val="22"/>
        </w:rPr>
        <w:t>; v nadaljevanju ZJN-3)</w:t>
      </w:r>
      <w:r w:rsidR="00107A9E" w:rsidRPr="00107A9E">
        <w:rPr>
          <w:rFonts w:cs="Arial"/>
          <w:sz w:val="22"/>
        </w:rPr>
        <w:t xml:space="preserve"> </w:t>
      </w:r>
      <w:r w:rsidRPr="001A1F0F">
        <w:rPr>
          <w:rFonts w:cs="Arial"/>
          <w:sz w:val="22"/>
        </w:rPr>
        <w:t>z izvajalcem sklene dodatek k tej pogodbi.</w:t>
      </w:r>
    </w:p>
    <w:p w14:paraId="476E802B" w14:textId="77777777" w:rsidR="000140F4" w:rsidRPr="001A1F0F" w:rsidRDefault="000140F4" w:rsidP="000140F4">
      <w:pPr>
        <w:rPr>
          <w:rFonts w:cs="Arial"/>
          <w:sz w:val="22"/>
        </w:rPr>
      </w:pPr>
    </w:p>
    <w:p w14:paraId="7537BFC5" w14:textId="77777777" w:rsidR="000140F4" w:rsidRPr="001A1F0F" w:rsidRDefault="000140F4" w:rsidP="000140F4">
      <w:pPr>
        <w:rPr>
          <w:rFonts w:cs="Arial"/>
          <w:sz w:val="22"/>
        </w:rPr>
      </w:pPr>
      <w:r w:rsidRPr="001A1F0F">
        <w:rPr>
          <w:rFonts w:cs="Arial"/>
          <w:sz w:val="22"/>
        </w:rPr>
        <w:t>IV. POGODBENA CENA IN OBRAČUN DEL</w:t>
      </w:r>
    </w:p>
    <w:p w14:paraId="76C4D3B6" w14:textId="77777777" w:rsidR="000140F4" w:rsidRPr="001A1F0F" w:rsidRDefault="000140F4" w:rsidP="000140F4">
      <w:pPr>
        <w:rPr>
          <w:rFonts w:cs="Arial"/>
          <w:sz w:val="22"/>
        </w:rPr>
      </w:pPr>
    </w:p>
    <w:p w14:paraId="77FAE3BA" w14:textId="77777777" w:rsidR="000140F4" w:rsidRPr="001A1F0F" w:rsidRDefault="000140F4" w:rsidP="000140F4">
      <w:pPr>
        <w:numPr>
          <w:ilvl w:val="0"/>
          <w:numId w:val="34"/>
        </w:numPr>
        <w:jc w:val="center"/>
        <w:rPr>
          <w:rFonts w:cs="Arial"/>
          <w:sz w:val="22"/>
        </w:rPr>
      </w:pPr>
      <w:r w:rsidRPr="001A1F0F">
        <w:rPr>
          <w:rFonts w:cs="Arial"/>
          <w:sz w:val="22"/>
        </w:rPr>
        <w:t>člen</w:t>
      </w:r>
    </w:p>
    <w:p w14:paraId="6EFF4516" w14:textId="77777777" w:rsidR="000140F4" w:rsidRPr="001A1F0F" w:rsidRDefault="000140F4" w:rsidP="000140F4">
      <w:pPr>
        <w:ind w:left="1065"/>
        <w:rPr>
          <w:rFonts w:cs="Arial"/>
          <w:sz w:val="22"/>
        </w:rPr>
      </w:pPr>
    </w:p>
    <w:p w14:paraId="520A5A32" w14:textId="77777777" w:rsidR="000140F4" w:rsidRPr="001A1F0F" w:rsidRDefault="000140F4" w:rsidP="000140F4">
      <w:pPr>
        <w:rPr>
          <w:rFonts w:cs="Arial"/>
          <w:sz w:val="22"/>
        </w:rPr>
      </w:pPr>
      <w:r w:rsidRPr="001A1F0F">
        <w:rPr>
          <w:rFonts w:cs="Arial"/>
          <w:sz w:val="22"/>
        </w:rPr>
        <w:t>Pogodbena cena za dela po tej pogodbi je določena na osnovi ponudbe izvajalca (navedba številke in datuma ponudbe izbranega ponudnika) ter znaša v potrjeni in sprejeti predračunski vrednosti:</w:t>
      </w:r>
    </w:p>
    <w:p w14:paraId="72331E15" w14:textId="77777777" w:rsidR="000140F4" w:rsidRPr="001A1F0F" w:rsidRDefault="000140F4" w:rsidP="000140F4">
      <w:pPr>
        <w:rPr>
          <w:rFonts w:cs="Arial"/>
          <w:sz w:val="22"/>
        </w:rPr>
      </w:pPr>
    </w:p>
    <w:tbl>
      <w:tblPr>
        <w:tblW w:w="0" w:type="auto"/>
        <w:tblLook w:val="04A0" w:firstRow="1" w:lastRow="0" w:firstColumn="1" w:lastColumn="0" w:noHBand="0" w:noVBand="1"/>
      </w:tblPr>
      <w:tblGrid>
        <w:gridCol w:w="4535"/>
        <w:gridCol w:w="4535"/>
      </w:tblGrid>
      <w:tr w:rsidR="000140F4" w:rsidRPr="001A1F0F" w14:paraId="2FB9EBB4" w14:textId="77777777" w:rsidTr="00F01B17">
        <w:tc>
          <w:tcPr>
            <w:tcW w:w="4605" w:type="dxa"/>
          </w:tcPr>
          <w:p w14:paraId="2E15F761" w14:textId="77777777" w:rsidR="000140F4" w:rsidRPr="001A1F0F" w:rsidRDefault="000140F4" w:rsidP="00F01B17">
            <w:pPr>
              <w:rPr>
                <w:rFonts w:cs="Arial"/>
                <w:sz w:val="22"/>
              </w:rPr>
            </w:pPr>
            <w:r w:rsidRPr="001A1F0F">
              <w:rPr>
                <w:rFonts w:cs="Arial"/>
                <w:sz w:val="22"/>
              </w:rPr>
              <w:t xml:space="preserve">(navedba ponudbene cene brez DDV) </w:t>
            </w:r>
            <w:r w:rsidRPr="001A1F0F">
              <w:rPr>
                <w:rFonts w:cs="Arial"/>
                <w:sz w:val="22"/>
              </w:rPr>
              <w:tab/>
            </w:r>
          </w:p>
        </w:tc>
        <w:tc>
          <w:tcPr>
            <w:tcW w:w="4605" w:type="dxa"/>
          </w:tcPr>
          <w:p w14:paraId="1BBFFF82" w14:textId="77777777" w:rsidR="000140F4" w:rsidRPr="001A1F0F" w:rsidRDefault="000140F4" w:rsidP="00F01B17">
            <w:pPr>
              <w:rPr>
                <w:rFonts w:cs="Arial"/>
                <w:sz w:val="22"/>
              </w:rPr>
            </w:pPr>
            <w:r w:rsidRPr="001A1F0F">
              <w:rPr>
                <w:rFonts w:cs="Arial"/>
                <w:sz w:val="22"/>
              </w:rPr>
              <w:t>EUR brez DDV</w:t>
            </w:r>
          </w:p>
        </w:tc>
      </w:tr>
      <w:tr w:rsidR="000140F4" w:rsidRPr="001A1F0F" w14:paraId="306FAA7A" w14:textId="77777777" w:rsidTr="00F01B17">
        <w:tc>
          <w:tcPr>
            <w:tcW w:w="4605" w:type="dxa"/>
          </w:tcPr>
          <w:p w14:paraId="0A942B31" w14:textId="77777777" w:rsidR="000140F4" w:rsidRPr="001A1F0F" w:rsidRDefault="000140F4" w:rsidP="00F01B17">
            <w:pPr>
              <w:rPr>
                <w:rFonts w:cs="Arial"/>
                <w:sz w:val="22"/>
              </w:rPr>
            </w:pPr>
            <w:r w:rsidRPr="001A1F0F">
              <w:rPr>
                <w:rFonts w:cs="Arial"/>
                <w:sz w:val="22"/>
              </w:rPr>
              <w:t xml:space="preserve">(navedba DDV) </w:t>
            </w:r>
            <w:r w:rsidRPr="001A1F0F">
              <w:rPr>
                <w:rFonts w:cs="Arial"/>
                <w:sz w:val="22"/>
              </w:rPr>
              <w:tab/>
            </w:r>
          </w:p>
        </w:tc>
        <w:tc>
          <w:tcPr>
            <w:tcW w:w="4605" w:type="dxa"/>
          </w:tcPr>
          <w:p w14:paraId="71499F42" w14:textId="77777777" w:rsidR="000140F4" w:rsidRPr="001A1F0F" w:rsidRDefault="000140F4" w:rsidP="00F01B17">
            <w:pPr>
              <w:rPr>
                <w:rFonts w:cs="Arial"/>
                <w:sz w:val="22"/>
              </w:rPr>
            </w:pPr>
            <w:r w:rsidRPr="001A1F0F">
              <w:rPr>
                <w:rFonts w:cs="Arial"/>
                <w:sz w:val="22"/>
              </w:rPr>
              <w:t>Davek na dodano vrednost (DDV) v EUR</w:t>
            </w:r>
          </w:p>
        </w:tc>
      </w:tr>
      <w:tr w:rsidR="000140F4" w:rsidRPr="001A1F0F" w14:paraId="7545A24F" w14:textId="77777777" w:rsidTr="00F01B17">
        <w:tc>
          <w:tcPr>
            <w:tcW w:w="4605" w:type="dxa"/>
          </w:tcPr>
          <w:p w14:paraId="46EBDBC4" w14:textId="77777777" w:rsidR="000140F4" w:rsidRPr="001A1F0F" w:rsidRDefault="000140F4" w:rsidP="00F01B17">
            <w:pPr>
              <w:rPr>
                <w:rFonts w:cs="Arial"/>
                <w:sz w:val="22"/>
              </w:rPr>
            </w:pPr>
            <w:r w:rsidRPr="001A1F0F">
              <w:rPr>
                <w:rFonts w:cs="Arial"/>
                <w:sz w:val="22"/>
              </w:rPr>
              <w:t xml:space="preserve">(navedba ponudbene cene z DDV) </w:t>
            </w:r>
            <w:r w:rsidRPr="001A1F0F">
              <w:rPr>
                <w:rFonts w:cs="Arial"/>
                <w:sz w:val="22"/>
              </w:rPr>
              <w:tab/>
            </w:r>
          </w:p>
        </w:tc>
        <w:tc>
          <w:tcPr>
            <w:tcW w:w="4605" w:type="dxa"/>
          </w:tcPr>
          <w:p w14:paraId="615AD90D" w14:textId="77777777" w:rsidR="000140F4" w:rsidRPr="001A1F0F" w:rsidRDefault="000140F4" w:rsidP="00F01B17">
            <w:pPr>
              <w:rPr>
                <w:rFonts w:cs="Arial"/>
                <w:sz w:val="22"/>
              </w:rPr>
            </w:pPr>
            <w:r w:rsidRPr="001A1F0F">
              <w:rPr>
                <w:rFonts w:cs="Arial"/>
                <w:sz w:val="22"/>
              </w:rPr>
              <w:t>Pogodbena vrednost vključno z DDV v EUR</w:t>
            </w:r>
          </w:p>
        </w:tc>
      </w:tr>
    </w:tbl>
    <w:p w14:paraId="0B70A1B2" w14:textId="77777777" w:rsidR="000140F4" w:rsidRPr="001A1F0F" w:rsidRDefault="000140F4" w:rsidP="000140F4">
      <w:pPr>
        <w:rPr>
          <w:rFonts w:cs="Arial"/>
          <w:sz w:val="22"/>
        </w:rPr>
      </w:pPr>
    </w:p>
    <w:p w14:paraId="7AF7D9D7" w14:textId="77777777" w:rsidR="000140F4" w:rsidRPr="001A1F0F" w:rsidRDefault="000140F4" w:rsidP="000140F4">
      <w:pPr>
        <w:rPr>
          <w:rFonts w:cs="Arial"/>
          <w:sz w:val="22"/>
        </w:rPr>
      </w:pPr>
      <w:r w:rsidRPr="001A1F0F">
        <w:rPr>
          <w:rFonts w:cs="Arial"/>
          <w:sz w:val="22"/>
        </w:rPr>
        <w:t>z besedo: (navedba ponudbene cene z besedo) Evrov</w:t>
      </w:r>
    </w:p>
    <w:p w14:paraId="116D0572" w14:textId="77777777" w:rsidR="000140F4" w:rsidRPr="001A1F0F" w:rsidRDefault="000140F4" w:rsidP="000140F4">
      <w:pPr>
        <w:rPr>
          <w:rFonts w:cs="Arial"/>
          <w:sz w:val="22"/>
        </w:rPr>
      </w:pPr>
    </w:p>
    <w:p w14:paraId="1E768F1A" w14:textId="77777777" w:rsidR="000140F4" w:rsidRPr="001A1F0F" w:rsidRDefault="000140F4" w:rsidP="000140F4">
      <w:pPr>
        <w:rPr>
          <w:rFonts w:cs="Arial"/>
          <w:sz w:val="22"/>
        </w:rPr>
      </w:pPr>
      <w:r w:rsidRPr="001A1F0F">
        <w:rPr>
          <w:rFonts w:cs="Arial"/>
          <w:sz w:val="22"/>
        </w:rPr>
        <w:t>Pogodbena cena iz predhodnega odstavka tega člena je določena po predračunskih količinah del in po fiksnih cenah na enoto, ki izhajajo iz predračuna iz 3. člena te pogodbe.</w:t>
      </w:r>
    </w:p>
    <w:p w14:paraId="455CA41F" w14:textId="77777777" w:rsidR="000140F4" w:rsidRPr="001A1F0F" w:rsidRDefault="000140F4" w:rsidP="000140F4">
      <w:pPr>
        <w:rPr>
          <w:rFonts w:cs="Arial"/>
          <w:sz w:val="22"/>
        </w:rPr>
      </w:pPr>
    </w:p>
    <w:p w14:paraId="0E1124A3" w14:textId="77777777" w:rsidR="000140F4" w:rsidRPr="001A1F0F" w:rsidRDefault="000140F4" w:rsidP="000140F4">
      <w:pPr>
        <w:numPr>
          <w:ilvl w:val="0"/>
          <w:numId w:val="34"/>
        </w:numPr>
        <w:jc w:val="center"/>
        <w:rPr>
          <w:rFonts w:cs="Arial"/>
          <w:sz w:val="22"/>
        </w:rPr>
      </w:pPr>
      <w:r w:rsidRPr="001A1F0F">
        <w:rPr>
          <w:rFonts w:cs="Arial"/>
          <w:sz w:val="22"/>
        </w:rPr>
        <w:t>člen</w:t>
      </w:r>
    </w:p>
    <w:p w14:paraId="42B73FDB" w14:textId="77777777" w:rsidR="000140F4" w:rsidRPr="001A1F0F" w:rsidRDefault="000140F4" w:rsidP="000140F4">
      <w:pPr>
        <w:ind w:left="1065"/>
        <w:rPr>
          <w:rFonts w:cs="Arial"/>
          <w:sz w:val="22"/>
        </w:rPr>
      </w:pPr>
    </w:p>
    <w:p w14:paraId="0B1988B5" w14:textId="77777777" w:rsidR="000140F4" w:rsidRPr="001A1F0F" w:rsidRDefault="000140F4" w:rsidP="000140F4">
      <w:pPr>
        <w:rPr>
          <w:rFonts w:cs="Arial"/>
          <w:sz w:val="22"/>
        </w:rPr>
      </w:pPr>
      <w:r w:rsidRPr="001A1F0F">
        <w:rPr>
          <w:rFonts w:cs="Arial"/>
          <w:sz w:val="22"/>
        </w:rPr>
        <w:t xml:space="preserve">Opravljena dela se bodo obračunala mesečno po cenah na enoto iz predračuna iz 3. člena te pogodbe ob upoštevanju dejansko izvršenih količin, ki so evidentirane (potrjene) v knjigi obračunskih izmer. </w:t>
      </w:r>
    </w:p>
    <w:p w14:paraId="6D9E3A8E" w14:textId="77777777" w:rsidR="000140F4" w:rsidRPr="001A1F0F" w:rsidRDefault="000140F4" w:rsidP="000140F4">
      <w:pPr>
        <w:rPr>
          <w:rFonts w:cs="Arial"/>
          <w:sz w:val="22"/>
        </w:rPr>
      </w:pPr>
    </w:p>
    <w:p w14:paraId="6A393944" w14:textId="77777777" w:rsidR="000140F4" w:rsidRPr="001A1F0F" w:rsidRDefault="000140F4" w:rsidP="000140F4">
      <w:pPr>
        <w:rPr>
          <w:rFonts w:cs="Arial"/>
          <w:sz w:val="22"/>
        </w:rPr>
      </w:pPr>
      <w:r w:rsidRPr="001A1F0F">
        <w:rPr>
          <w:rFonts w:cs="Arial"/>
          <w:sz w:val="22"/>
        </w:rPr>
        <w:t>Merjenje količin izvedenih del se izvede v skladu z določili v opisih in pred izmerah del ali v skladu z določili posebnih tehničnih pogojev oziroma v skladu s pravili stroke.</w:t>
      </w:r>
    </w:p>
    <w:p w14:paraId="3056E442" w14:textId="77777777" w:rsidR="000140F4" w:rsidRPr="001A1F0F" w:rsidRDefault="000140F4" w:rsidP="000140F4">
      <w:pPr>
        <w:rPr>
          <w:rFonts w:cs="Arial"/>
          <w:sz w:val="22"/>
        </w:rPr>
      </w:pPr>
    </w:p>
    <w:p w14:paraId="6D948D5A" w14:textId="0593198A" w:rsidR="003E46EE" w:rsidRDefault="000140F4" w:rsidP="000140F4">
      <w:pPr>
        <w:rPr>
          <w:rFonts w:cs="Arial"/>
          <w:sz w:val="22"/>
        </w:rPr>
      </w:pPr>
      <w:r w:rsidRPr="001A1F0F">
        <w:rPr>
          <w:rFonts w:cs="Arial"/>
          <w:sz w:val="22"/>
        </w:rPr>
        <w:t>Obračunsko obdobje je od prvega do zadnjega dne v posameznem mesecu.</w:t>
      </w:r>
    </w:p>
    <w:p w14:paraId="0473F32D" w14:textId="77777777" w:rsidR="002865A8" w:rsidRDefault="002865A8" w:rsidP="000140F4">
      <w:pPr>
        <w:rPr>
          <w:rFonts w:cs="Arial"/>
          <w:sz w:val="22"/>
        </w:rPr>
      </w:pPr>
    </w:p>
    <w:p w14:paraId="412614AC" w14:textId="22287096" w:rsidR="000140F4" w:rsidRPr="001A1F0F" w:rsidRDefault="000140F4" w:rsidP="000140F4">
      <w:pPr>
        <w:rPr>
          <w:rFonts w:cs="Arial"/>
          <w:sz w:val="22"/>
        </w:rPr>
      </w:pPr>
      <w:r w:rsidRPr="001A1F0F">
        <w:rPr>
          <w:rFonts w:cs="Arial"/>
          <w:sz w:val="22"/>
        </w:rPr>
        <w:t xml:space="preserve">Izvajalec bo do vsakega 5. dne v mesecu za pretekli mesec sestavil in vročil naročniku v potrditev začasno mesečno situacijo, ki bo vsebovala izvršena obračunana dela. </w:t>
      </w:r>
    </w:p>
    <w:p w14:paraId="618B6CD8" w14:textId="77777777" w:rsidR="007E0056" w:rsidRDefault="007E0056" w:rsidP="000140F4">
      <w:pPr>
        <w:rPr>
          <w:rFonts w:cs="Arial"/>
          <w:sz w:val="22"/>
        </w:rPr>
      </w:pPr>
    </w:p>
    <w:p w14:paraId="3CDB7881" w14:textId="77777777" w:rsidR="000140F4" w:rsidRDefault="000140F4" w:rsidP="000140F4">
      <w:pPr>
        <w:rPr>
          <w:rFonts w:cs="Arial"/>
          <w:sz w:val="22"/>
        </w:rPr>
      </w:pPr>
      <w:r w:rsidRPr="001A1F0F">
        <w:rPr>
          <w:rFonts w:cs="Arial"/>
          <w:sz w:val="22"/>
        </w:rPr>
        <w:lastRenderedPageBreak/>
        <w:t>Pogodbeni stranki se lahko, v kolikor za to obstajajo utemeljeni razlogi, sporazumno dogovorita, da se začasne situacije predložijo bolj ali manj pogosto, za krajša ali daljša obračunska obdobja.</w:t>
      </w:r>
    </w:p>
    <w:p w14:paraId="4AAAC521" w14:textId="77777777" w:rsidR="000140F4" w:rsidRPr="001A1F0F" w:rsidRDefault="000140F4" w:rsidP="000140F4">
      <w:pPr>
        <w:rPr>
          <w:rFonts w:cs="Arial"/>
          <w:sz w:val="22"/>
        </w:rPr>
      </w:pPr>
    </w:p>
    <w:p w14:paraId="14595BC8" w14:textId="77777777" w:rsidR="000140F4" w:rsidRPr="001A1F0F" w:rsidRDefault="000140F4" w:rsidP="000140F4">
      <w:pPr>
        <w:rPr>
          <w:rFonts w:cs="Arial"/>
          <w:sz w:val="22"/>
        </w:rPr>
      </w:pPr>
      <w:r w:rsidRPr="001A1F0F">
        <w:rPr>
          <w:rFonts w:cs="Arial"/>
          <w:sz w:val="22"/>
        </w:rPr>
        <w:t>Končno situacijo izstavi izvajalec v 10 dneh po izdaji potrdila o odpravi pomanjkljivosti oziroma v 10 dneh od dneva uspešne predaje oziroma sprejema del.</w:t>
      </w:r>
    </w:p>
    <w:p w14:paraId="4322C480" w14:textId="77777777" w:rsidR="000140F4" w:rsidRPr="001A1F0F" w:rsidRDefault="000140F4" w:rsidP="000140F4">
      <w:pPr>
        <w:rPr>
          <w:rFonts w:cs="Arial"/>
          <w:sz w:val="22"/>
        </w:rPr>
      </w:pPr>
    </w:p>
    <w:p w14:paraId="27D928DC" w14:textId="77777777" w:rsidR="000140F4" w:rsidRPr="001A1F0F" w:rsidRDefault="000140F4" w:rsidP="000140F4">
      <w:pPr>
        <w:rPr>
          <w:rFonts w:cs="Arial"/>
          <w:sz w:val="22"/>
        </w:rPr>
      </w:pPr>
      <w:r w:rsidRPr="001A1F0F">
        <w:rPr>
          <w:rFonts w:cs="Arial"/>
          <w:sz w:val="22"/>
        </w:rPr>
        <w:t>K situacijam morajo biti priloženi dokumenti, ki omogočajo nadzor nad izvršenimi deli in so podlaga za njeno izstavitev, vključno s predhodno potrjenimi situacijami podizvajalcev.</w:t>
      </w:r>
    </w:p>
    <w:p w14:paraId="510148E7" w14:textId="77777777" w:rsidR="000140F4" w:rsidRPr="001A1F0F" w:rsidRDefault="000140F4" w:rsidP="000140F4">
      <w:pPr>
        <w:rPr>
          <w:rFonts w:cs="Arial"/>
          <w:sz w:val="22"/>
        </w:rPr>
      </w:pPr>
    </w:p>
    <w:p w14:paraId="39569C9C" w14:textId="77777777" w:rsidR="000140F4" w:rsidRPr="001A1F0F" w:rsidRDefault="000140F4" w:rsidP="000140F4">
      <w:pPr>
        <w:rPr>
          <w:rFonts w:cs="Arial"/>
          <w:sz w:val="22"/>
        </w:rPr>
      </w:pPr>
      <w:r w:rsidRPr="001A1F0F">
        <w:rPr>
          <w:rFonts w:cs="Arial"/>
          <w:sz w:val="22"/>
        </w:rPr>
        <w:t>Situacija se naročniku vroči v elektronski obliki (</w:t>
      </w:r>
      <w:proofErr w:type="spellStart"/>
      <w:r w:rsidRPr="001A1F0F">
        <w:rPr>
          <w:rFonts w:cs="Arial"/>
          <w:sz w:val="22"/>
        </w:rPr>
        <w:t>eRačun</w:t>
      </w:r>
      <w:proofErr w:type="spellEnd"/>
      <w:r w:rsidRPr="001A1F0F">
        <w:rPr>
          <w:rFonts w:cs="Arial"/>
          <w:sz w:val="22"/>
        </w:rPr>
        <w:t>).</w:t>
      </w:r>
    </w:p>
    <w:p w14:paraId="4AC2EC94" w14:textId="77777777" w:rsidR="000140F4" w:rsidRPr="001A1F0F" w:rsidRDefault="000140F4" w:rsidP="000140F4">
      <w:pPr>
        <w:tabs>
          <w:tab w:val="left" w:pos="3495"/>
        </w:tabs>
        <w:rPr>
          <w:rFonts w:cs="Arial"/>
          <w:sz w:val="22"/>
        </w:rPr>
      </w:pPr>
      <w:r>
        <w:rPr>
          <w:rFonts w:cs="Arial"/>
          <w:sz w:val="22"/>
        </w:rPr>
        <w:tab/>
      </w:r>
    </w:p>
    <w:p w14:paraId="32FAD6CA" w14:textId="77777777" w:rsidR="000140F4" w:rsidRPr="001A1F0F" w:rsidRDefault="000140F4" w:rsidP="000140F4">
      <w:pPr>
        <w:rPr>
          <w:rFonts w:cs="Arial"/>
          <w:sz w:val="22"/>
        </w:rPr>
      </w:pPr>
      <w:r w:rsidRPr="001A1F0F">
        <w:rPr>
          <w:rFonts w:cs="Arial"/>
          <w:sz w:val="22"/>
        </w:rPr>
        <w:t>Pooblaščenec naročnika (inženir ali nadzorni organ) je dolžan situacijo pregledati v roku 8 dni od prejema in jo potrditi.</w:t>
      </w:r>
    </w:p>
    <w:p w14:paraId="5C0EC1DF" w14:textId="77777777" w:rsidR="000140F4" w:rsidRPr="001A1F0F" w:rsidRDefault="000140F4" w:rsidP="000140F4">
      <w:pPr>
        <w:rPr>
          <w:rFonts w:cs="Arial"/>
          <w:sz w:val="22"/>
        </w:rPr>
      </w:pPr>
    </w:p>
    <w:p w14:paraId="3D307495" w14:textId="77777777" w:rsidR="000140F4" w:rsidRPr="001A1F0F" w:rsidRDefault="000140F4" w:rsidP="000140F4">
      <w:pPr>
        <w:rPr>
          <w:rFonts w:cs="Arial"/>
          <w:sz w:val="22"/>
        </w:rPr>
      </w:pPr>
      <w:r w:rsidRPr="001A1F0F">
        <w:rPr>
          <w:rFonts w:cs="Arial"/>
          <w:sz w:val="22"/>
        </w:rPr>
        <w:t xml:space="preserve">V primeru, da naročnik ali njun pooblaščenec ugotovi napake ali da se ne strinja s posameznimi postavkami obračuna v situaciji, je naročnik dolžan nesporni znesek situacije plačati na način in v rokih določenih za plačilo po tej pogodbi, glede spornega zneska pa v istem roku utemeljiti popravek in sporočiti svoje stališče. </w:t>
      </w:r>
    </w:p>
    <w:p w14:paraId="06F5598A" w14:textId="77777777" w:rsidR="000140F4" w:rsidRPr="001A1F0F" w:rsidRDefault="000140F4" w:rsidP="000140F4">
      <w:pPr>
        <w:rPr>
          <w:rFonts w:cs="Arial"/>
          <w:sz w:val="22"/>
        </w:rPr>
      </w:pPr>
    </w:p>
    <w:p w14:paraId="0D78BBB5" w14:textId="77777777" w:rsidR="000140F4" w:rsidRPr="001A1F0F" w:rsidRDefault="000140F4" w:rsidP="000140F4">
      <w:pPr>
        <w:numPr>
          <w:ilvl w:val="0"/>
          <w:numId w:val="34"/>
        </w:numPr>
        <w:jc w:val="center"/>
        <w:rPr>
          <w:rFonts w:cs="Arial"/>
          <w:sz w:val="22"/>
        </w:rPr>
      </w:pPr>
      <w:r w:rsidRPr="001A1F0F">
        <w:rPr>
          <w:rFonts w:cs="Arial"/>
          <w:sz w:val="22"/>
        </w:rPr>
        <w:t>člen</w:t>
      </w:r>
    </w:p>
    <w:p w14:paraId="6BC5C78C" w14:textId="77777777" w:rsidR="000140F4" w:rsidRPr="001A1F0F" w:rsidRDefault="000140F4" w:rsidP="000140F4">
      <w:pPr>
        <w:ind w:left="1065"/>
        <w:rPr>
          <w:rFonts w:cs="Arial"/>
          <w:sz w:val="22"/>
        </w:rPr>
      </w:pPr>
    </w:p>
    <w:p w14:paraId="1D8539ED" w14:textId="77777777" w:rsidR="000140F4" w:rsidRPr="001A1F0F" w:rsidRDefault="000140F4" w:rsidP="000140F4">
      <w:pPr>
        <w:rPr>
          <w:rFonts w:cs="Arial"/>
          <w:sz w:val="22"/>
        </w:rPr>
      </w:pPr>
      <w:r w:rsidRPr="001A1F0F">
        <w:rPr>
          <w:rFonts w:cs="Arial"/>
          <w:sz w:val="22"/>
        </w:rPr>
        <w:t xml:space="preserve">Naročnik bo plačal pogodbeno ceno iz 6. člena v obliki mesečnih nakazil potrjenih zneskov začasnih situacij in z dokončnim plačilom končne situacije. </w:t>
      </w:r>
    </w:p>
    <w:p w14:paraId="1B0BFA83" w14:textId="77777777" w:rsidR="000140F4" w:rsidRPr="001A1F0F" w:rsidRDefault="000140F4" w:rsidP="000140F4">
      <w:pPr>
        <w:rPr>
          <w:rFonts w:cs="Arial"/>
          <w:sz w:val="22"/>
        </w:rPr>
      </w:pPr>
    </w:p>
    <w:p w14:paraId="35963D05" w14:textId="77777777" w:rsidR="000140F4" w:rsidRPr="001A1F0F" w:rsidRDefault="000140F4" w:rsidP="000140F4">
      <w:pPr>
        <w:rPr>
          <w:rFonts w:cs="Arial"/>
          <w:sz w:val="22"/>
        </w:rPr>
      </w:pPr>
      <w:r w:rsidRPr="001A1F0F">
        <w:rPr>
          <w:rFonts w:cs="Arial"/>
          <w:sz w:val="22"/>
        </w:rPr>
        <w:t xml:space="preserve">Naročnik bo nakazoval zneske po predhodnem odstavku </w:t>
      </w:r>
      <w:r w:rsidR="003C6C12">
        <w:rPr>
          <w:rFonts w:cs="Arial"/>
          <w:sz w:val="22"/>
        </w:rPr>
        <w:t>v največ 30. dnevih</w:t>
      </w:r>
      <w:r w:rsidRPr="001A1F0F">
        <w:rPr>
          <w:rFonts w:cs="Arial"/>
          <w:sz w:val="22"/>
        </w:rPr>
        <w:t xml:space="preserve"> po uradnem prejemu potrjene začasne mesečne ali končne situacije in sicer na transakcijski račun izvajalca, naveden v uvodu te pogodbe. </w:t>
      </w:r>
    </w:p>
    <w:p w14:paraId="5FAFC2F4" w14:textId="77777777" w:rsidR="000140F4" w:rsidRPr="001A1F0F" w:rsidRDefault="000140F4" w:rsidP="000140F4">
      <w:pPr>
        <w:rPr>
          <w:rFonts w:cs="Arial"/>
          <w:sz w:val="22"/>
        </w:rPr>
      </w:pPr>
    </w:p>
    <w:p w14:paraId="74D6F82F" w14:textId="77777777" w:rsidR="000140F4" w:rsidRPr="001A1F0F" w:rsidRDefault="000140F4" w:rsidP="000140F4">
      <w:pPr>
        <w:rPr>
          <w:rFonts w:cs="Arial"/>
          <w:sz w:val="22"/>
        </w:rPr>
      </w:pPr>
      <w:r w:rsidRPr="001A1F0F">
        <w:rPr>
          <w:rFonts w:cs="Arial"/>
          <w:sz w:val="22"/>
        </w:rPr>
        <w:t xml:space="preserve">V primeru, da je zadnji dan za plačilo dela prost dan, se šteje, da je zadnji dan za plačilo prvi naslednji delovni dan. </w:t>
      </w:r>
    </w:p>
    <w:p w14:paraId="75FC1257" w14:textId="77777777" w:rsidR="000140F4" w:rsidRPr="001A1F0F" w:rsidRDefault="000140F4" w:rsidP="000140F4">
      <w:pPr>
        <w:rPr>
          <w:rFonts w:cs="Arial"/>
          <w:sz w:val="22"/>
        </w:rPr>
      </w:pPr>
    </w:p>
    <w:p w14:paraId="625889C4" w14:textId="77777777" w:rsidR="000140F4" w:rsidRPr="001A1F0F" w:rsidRDefault="000140F4" w:rsidP="000140F4">
      <w:pPr>
        <w:rPr>
          <w:rFonts w:cs="Arial"/>
          <w:sz w:val="22"/>
        </w:rPr>
      </w:pPr>
      <w:r w:rsidRPr="001A1F0F">
        <w:rPr>
          <w:rFonts w:cs="Arial"/>
          <w:sz w:val="22"/>
        </w:rPr>
        <w:t xml:space="preserve">Kot dan plačila se šteje dan, ko je naročnik izdal nalog za izplačilo. </w:t>
      </w:r>
    </w:p>
    <w:p w14:paraId="79AA0F46" w14:textId="77777777" w:rsidR="000140F4" w:rsidRPr="001A1F0F" w:rsidRDefault="000140F4" w:rsidP="000140F4">
      <w:pPr>
        <w:rPr>
          <w:rFonts w:cs="Arial"/>
          <w:sz w:val="22"/>
        </w:rPr>
      </w:pPr>
    </w:p>
    <w:p w14:paraId="0C18DFED" w14:textId="77777777" w:rsidR="000140F4" w:rsidRPr="001A1F0F" w:rsidRDefault="000140F4" w:rsidP="000140F4">
      <w:pPr>
        <w:rPr>
          <w:rFonts w:cs="Arial"/>
          <w:sz w:val="22"/>
        </w:rPr>
      </w:pPr>
      <w:r w:rsidRPr="001A1F0F">
        <w:rPr>
          <w:rFonts w:cs="Arial"/>
          <w:sz w:val="22"/>
        </w:rPr>
        <w:t>V primeru zamude plačila dolguje naročnik izvajalcu zamudne obresti v višini zakonskih zamudnih obresti.</w:t>
      </w:r>
    </w:p>
    <w:p w14:paraId="3153455D" w14:textId="77777777" w:rsidR="000140F4" w:rsidRPr="001A1F0F" w:rsidRDefault="000140F4" w:rsidP="000140F4">
      <w:pPr>
        <w:rPr>
          <w:rFonts w:cs="Arial"/>
          <w:sz w:val="22"/>
        </w:rPr>
      </w:pPr>
    </w:p>
    <w:p w14:paraId="6298D873" w14:textId="77777777" w:rsidR="000140F4" w:rsidRDefault="000140F4" w:rsidP="000140F4">
      <w:pPr>
        <w:rPr>
          <w:rFonts w:cs="Arial"/>
          <w:sz w:val="22"/>
        </w:rPr>
      </w:pPr>
      <w:r>
        <w:rPr>
          <w:rFonts w:cs="Arial"/>
          <w:sz w:val="22"/>
        </w:rPr>
        <w:t xml:space="preserve">V. PODIZVAJALCI </w:t>
      </w:r>
    </w:p>
    <w:p w14:paraId="1CB4A18D" w14:textId="77777777" w:rsidR="007E0056" w:rsidRPr="001A1F0F" w:rsidRDefault="007E0056" w:rsidP="000140F4">
      <w:pPr>
        <w:rPr>
          <w:rFonts w:cs="Arial"/>
          <w:sz w:val="22"/>
        </w:rPr>
      </w:pPr>
    </w:p>
    <w:p w14:paraId="58A655AB" w14:textId="77777777" w:rsidR="000140F4" w:rsidRPr="001A1F0F" w:rsidRDefault="000140F4" w:rsidP="000140F4">
      <w:pPr>
        <w:numPr>
          <w:ilvl w:val="0"/>
          <w:numId w:val="34"/>
        </w:numPr>
        <w:jc w:val="center"/>
        <w:rPr>
          <w:rFonts w:cs="Arial"/>
          <w:sz w:val="22"/>
        </w:rPr>
      </w:pPr>
      <w:r w:rsidRPr="001A1F0F">
        <w:rPr>
          <w:rFonts w:cs="Arial"/>
          <w:sz w:val="22"/>
        </w:rPr>
        <w:t>člen</w:t>
      </w:r>
    </w:p>
    <w:p w14:paraId="00316AD9" w14:textId="77777777" w:rsidR="000140F4" w:rsidRPr="001A1F0F" w:rsidRDefault="000140F4" w:rsidP="000140F4">
      <w:pPr>
        <w:ind w:left="1065"/>
        <w:rPr>
          <w:rFonts w:cs="Arial"/>
          <w:sz w:val="22"/>
        </w:rPr>
      </w:pPr>
    </w:p>
    <w:p w14:paraId="02DCC5A0" w14:textId="77777777" w:rsidR="000140F4" w:rsidRPr="001A1F0F" w:rsidRDefault="000140F4" w:rsidP="000140F4">
      <w:pPr>
        <w:rPr>
          <w:rFonts w:cs="Arial"/>
          <w:sz w:val="22"/>
        </w:rPr>
      </w:pPr>
      <w:r w:rsidRPr="001A1F0F">
        <w:rPr>
          <w:rFonts w:cs="Arial"/>
          <w:sz w:val="22"/>
        </w:rPr>
        <w:t xml:space="preserve">Podatki o podizvajalcih: </w:t>
      </w:r>
    </w:p>
    <w:p w14:paraId="6A9646D8" w14:textId="77777777" w:rsidR="000140F4" w:rsidRPr="001A1F0F" w:rsidRDefault="000140F4" w:rsidP="000140F4">
      <w:pPr>
        <w:rPr>
          <w:rFonts w:cs="Arial"/>
          <w:sz w:val="22"/>
        </w:rPr>
      </w:pPr>
      <w:r w:rsidRPr="001A1F0F">
        <w:rPr>
          <w:rFonts w:cs="Arial"/>
          <w:sz w:val="22"/>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2228ABC5" w14:textId="77777777" w:rsidR="000140F4" w:rsidRPr="001A1F0F" w:rsidRDefault="000140F4" w:rsidP="000140F4">
      <w:pPr>
        <w:rPr>
          <w:rFonts w:cs="Arial"/>
          <w:sz w:val="22"/>
        </w:rPr>
      </w:pPr>
    </w:p>
    <w:p w14:paraId="0D5259EB" w14:textId="77777777" w:rsidR="000140F4" w:rsidRPr="001A1F0F" w:rsidRDefault="000140F4" w:rsidP="000140F4">
      <w:pPr>
        <w:rPr>
          <w:rFonts w:cs="Arial"/>
          <w:sz w:val="22"/>
        </w:rPr>
      </w:pPr>
      <w:r w:rsidRPr="001A1F0F">
        <w:rPr>
          <w:rFonts w:cs="Arial"/>
          <w:sz w:val="22"/>
        </w:rPr>
        <w:t xml:space="preserve">Izvajalec mora za vsakega podizvajalca predložiti </w:t>
      </w:r>
      <w:proofErr w:type="spellStart"/>
      <w:r w:rsidRPr="001A1F0F">
        <w:rPr>
          <w:rFonts w:cs="Arial"/>
          <w:sz w:val="22"/>
        </w:rPr>
        <w:t>podizvajalsko</w:t>
      </w:r>
      <w:proofErr w:type="spellEnd"/>
      <w:r w:rsidRPr="001A1F0F">
        <w:rPr>
          <w:rFonts w:cs="Arial"/>
          <w:sz w:val="22"/>
        </w:rPr>
        <w:t xml:space="preserve"> pogodbo, iz katere bo nedvoumno razvidno sledeče: </w:t>
      </w:r>
    </w:p>
    <w:p w14:paraId="2B504C70" w14:textId="77777777" w:rsidR="000140F4" w:rsidRPr="001A1F0F" w:rsidRDefault="000140F4" w:rsidP="000140F4">
      <w:pPr>
        <w:numPr>
          <w:ilvl w:val="0"/>
          <w:numId w:val="28"/>
        </w:numPr>
        <w:rPr>
          <w:rFonts w:cs="Arial"/>
          <w:sz w:val="22"/>
        </w:rPr>
      </w:pPr>
      <w:r w:rsidRPr="001A1F0F">
        <w:rPr>
          <w:rFonts w:cs="Arial"/>
          <w:sz w:val="22"/>
        </w:rPr>
        <w:t>del javnega naročila, ki ga pri predmetu javnega naročila prevzema podizvajalec,</w:t>
      </w:r>
    </w:p>
    <w:p w14:paraId="42795808" w14:textId="0B4EED3D" w:rsidR="00C75FCA" w:rsidRPr="0064037C" w:rsidRDefault="000140F4" w:rsidP="0064037C">
      <w:pPr>
        <w:numPr>
          <w:ilvl w:val="0"/>
          <w:numId w:val="28"/>
        </w:numPr>
        <w:rPr>
          <w:rFonts w:cs="Arial"/>
          <w:sz w:val="22"/>
        </w:rPr>
      </w:pPr>
      <w:r w:rsidRPr="001A1F0F">
        <w:rPr>
          <w:rFonts w:cs="Arial"/>
          <w:sz w:val="22"/>
        </w:rPr>
        <w:t>del javnega naročila, ki ga pri predmetu javnega naročila prevzema glavni izvajalec,</w:t>
      </w:r>
    </w:p>
    <w:p w14:paraId="551660E2" w14:textId="77777777" w:rsidR="000140F4" w:rsidRPr="001A1F0F" w:rsidRDefault="000140F4" w:rsidP="000140F4">
      <w:pPr>
        <w:numPr>
          <w:ilvl w:val="0"/>
          <w:numId w:val="28"/>
        </w:numPr>
        <w:rPr>
          <w:rFonts w:cs="Arial"/>
          <w:sz w:val="22"/>
        </w:rPr>
      </w:pPr>
      <w:r w:rsidRPr="001A1F0F">
        <w:rPr>
          <w:rFonts w:cs="Arial"/>
          <w:sz w:val="22"/>
        </w:rPr>
        <w:t>izjava, da so vsi podizvajalci seznanjeni s plačilnimi pogoji iz te pogodbe,</w:t>
      </w:r>
    </w:p>
    <w:p w14:paraId="568FA4E7" w14:textId="77777777" w:rsidR="000140F4" w:rsidRPr="001A1F0F" w:rsidRDefault="000140F4" w:rsidP="000140F4">
      <w:pPr>
        <w:numPr>
          <w:ilvl w:val="0"/>
          <w:numId w:val="28"/>
        </w:numPr>
        <w:rPr>
          <w:rFonts w:cs="Arial"/>
          <w:sz w:val="22"/>
        </w:rPr>
      </w:pPr>
      <w:r w:rsidRPr="001A1F0F">
        <w:rPr>
          <w:rFonts w:cs="Arial"/>
          <w:sz w:val="22"/>
        </w:rPr>
        <w:t>morebitno soglasje podizvajalca, na podlagi katerega naročnik namesto ponudnika poravna podizvajalčevo terjatev do izvajalca,</w:t>
      </w:r>
    </w:p>
    <w:p w14:paraId="5FB613D9" w14:textId="77777777" w:rsidR="000140F4" w:rsidRDefault="000140F4" w:rsidP="000140F4">
      <w:pPr>
        <w:numPr>
          <w:ilvl w:val="0"/>
          <w:numId w:val="28"/>
        </w:numPr>
        <w:rPr>
          <w:rFonts w:cs="Arial"/>
          <w:sz w:val="22"/>
        </w:rPr>
      </w:pPr>
      <w:r w:rsidRPr="001A1F0F">
        <w:rPr>
          <w:rFonts w:cs="Arial"/>
          <w:sz w:val="22"/>
        </w:rPr>
        <w:t>in ostale morebiti potrebne vsebine iz veljavne zakonodaje, ki ureja javno naročanje.</w:t>
      </w:r>
    </w:p>
    <w:p w14:paraId="6724552E" w14:textId="77777777" w:rsidR="00D13AF9" w:rsidRPr="00D13AF9" w:rsidRDefault="00D13AF9" w:rsidP="00D13AF9">
      <w:pPr>
        <w:ind w:left="720"/>
        <w:rPr>
          <w:rFonts w:cs="Arial"/>
          <w:sz w:val="22"/>
        </w:rPr>
      </w:pPr>
    </w:p>
    <w:p w14:paraId="77E4AE62" w14:textId="77777777" w:rsidR="000140F4" w:rsidRDefault="000140F4" w:rsidP="000140F4">
      <w:pPr>
        <w:rPr>
          <w:rFonts w:cs="Arial"/>
          <w:sz w:val="22"/>
        </w:rPr>
      </w:pPr>
      <w:r w:rsidRPr="001A1F0F">
        <w:rPr>
          <w:rFonts w:cs="Arial"/>
          <w:sz w:val="22"/>
        </w:rPr>
        <w:lastRenderedPageBreak/>
        <w:t xml:space="preserve">V kolikor podizvajalec zahteva neposredno plačilo je izvajalec dolžan naročniku predložiti soglasje podizvajalcev, na podlagi katerega naročnik namesto glavnega izvajalca poravna podizvajalčevo terjatev do glavnega izvajalca. </w:t>
      </w:r>
    </w:p>
    <w:p w14:paraId="1B02DC4A" w14:textId="77777777" w:rsidR="00163508" w:rsidRPr="001A1F0F" w:rsidRDefault="00163508" w:rsidP="000140F4">
      <w:pPr>
        <w:rPr>
          <w:rFonts w:cs="Arial"/>
          <w:sz w:val="22"/>
        </w:rPr>
      </w:pPr>
    </w:p>
    <w:p w14:paraId="57C9D1EE" w14:textId="77777777" w:rsidR="000140F4" w:rsidRPr="001A1F0F" w:rsidRDefault="000140F4" w:rsidP="000140F4">
      <w:pPr>
        <w:rPr>
          <w:rFonts w:cs="Arial"/>
          <w:sz w:val="22"/>
        </w:rPr>
      </w:pPr>
      <w:r w:rsidRPr="001A1F0F">
        <w:rPr>
          <w:rFonts w:cs="Arial"/>
          <w:sz w:val="22"/>
        </w:rPr>
        <w:t>Izvajalec s podpisom te pogodbe daje naročniku pooblastilo, da izvedbo del, pri katerih so vključeni podizvajalci, naročnik plača neposredno tem podizvajalcem.</w:t>
      </w:r>
    </w:p>
    <w:p w14:paraId="74878980" w14:textId="77777777" w:rsidR="000140F4" w:rsidRPr="001A1F0F" w:rsidRDefault="000140F4" w:rsidP="000140F4">
      <w:pPr>
        <w:rPr>
          <w:rFonts w:cs="Arial"/>
          <w:sz w:val="22"/>
        </w:rPr>
      </w:pPr>
    </w:p>
    <w:p w14:paraId="0EB2DEE0" w14:textId="77777777" w:rsidR="000140F4" w:rsidRPr="001A1F0F" w:rsidRDefault="000140F4" w:rsidP="000140F4">
      <w:pPr>
        <w:rPr>
          <w:rFonts w:cs="Arial"/>
          <w:sz w:val="22"/>
        </w:rPr>
      </w:pPr>
      <w:r w:rsidRPr="001A1F0F">
        <w:rPr>
          <w:rFonts w:cs="Arial"/>
          <w:sz w:val="22"/>
        </w:rPr>
        <w:t>Morebitna neposredna plačila podizvajalcem se izvedejo v rokih in na enak način kot velja za plačila izvajalcu, ter skladno z določili zakona, ki ureja javno naročanje.</w:t>
      </w:r>
    </w:p>
    <w:p w14:paraId="7F1CF616" w14:textId="77777777" w:rsidR="000140F4" w:rsidRPr="001A1F0F" w:rsidRDefault="000140F4" w:rsidP="000140F4">
      <w:pPr>
        <w:rPr>
          <w:rFonts w:cs="Arial"/>
          <w:sz w:val="22"/>
        </w:rPr>
      </w:pPr>
    </w:p>
    <w:p w14:paraId="1519AB79" w14:textId="77777777" w:rsidR="000140F4" w:rsidRPr="001A1F0F" w:rsidRDefault="000140F4" w:rsidP="000140F4">
      <w:pPr>
        <w:rPr>
          <w:rFonts w:cs="Arial"/>
          <w:sz w:val="22"/>
        </w:rPr>
      </w:pPr>
      <w:r w:rsidRPr="001A1F0F">
        <w:rPr>
          <w:rFonts w:cs="Arial"/>
          <w:sz w:val="22"/>
        </w:rPr>
        <w:t>V primeru neposrednih plačil podizvajalcem mora izvajalec svojemu računu oziroma situaciji obvezno priložiti račune oziroma situacije svojih podizvajalcev, ki jih je predhodno potrdil izvajalec.</w:t>
      </w:r>
    </w:p>
    <w:p w14:paraId="14D3EFA4" w14:textId="77777777" w:rsidR="000140F4" w:rsidRPr="001A1F0F" w:rsidRDefault="000140F4" w:rsidP="000140F4">
      <w:pPr>
        <w:rPr>
          <w:rFonts w:cs="Arial"/>
          <w:sz w:val="22"/>
        </w:rPr>
      </w:pPr>
    </w:p>
    <w:p w14:paraId="219D2046" w14:textId="77777777" w:rsidR="000140F4" w:rsidRPr="001A1F0F" w:rsidRDefault="000140F4" w:rsidP="000140F4">
      <w:pPr>
        <w:rPr>
          <w:rFonts w:cs="Arial"/>
          <w:sz w:val="22"/>
        </w:rPr>
      </w:pPr>
      <w:r w:rsidRPr="001A1F0F">
        <w:rPr>
          <w:rFonts w:cs="Arial"/>
          <w:sz w:val="22"/>
        </w:rPr>
        <w:t>Izvajalec mora pred zamenjavo podizvajalca pridobiti pisno soglasje naročnika.</w:t>
      </w:r>
    </w:p>
    <w:p w14:paraId="23EBF207" w14:textId="77777777" w:rsidR="000140F4" w:rsidRPr="001A1F0F" w:rsidRDefault="000140F4" w:rsidP="000140F4">
      <w:pPr>
        <w:rPr>
          <w:rFonts w:cs="Arial"/>
          <w:sz w:val="22"/>
        </w:rPr>
      </w:pPr>
    </w:p>
    <w:p w14:paraId="2DB0ACCB" w14:textId="77777777" w:rsidR="000140F4" w:rsidRPr="001A1F0F" w:rsidRDefault="000140F4" w:rsidP="000140F4">
      <w:pPr>
        <w:rPr>
          <w:rFonts w:cs="Arial"/>
          <w:sz w:val="22"/>
        </w:rPr>
      </w:pPr>
      <w:r w:rsidRPr="001A1F0F">
        <w:rPr>
          <w:rFonts w:cs="Arial"/>
          <w:sz w:val="22"/>
        </w:rPr>
        <w:t>Če se po sklenitvi predmetne pogodbe zamenja podizvajalec ali če izvajalec sklene pogodbo z novim podizvajalcem, mora izvajalec naročniku v 5 dneh po spremembi predložiti:</w:t>
      </w:r>
    </w:p>
    <w:p w14:paraId="6DE1AEB3" w14:textId="77777777" w:rsidR="000140F4" w:rsidRPr="001A1F0F" w:rsidRDefault="000140F4" w:rsidP="000140F4">
      <w:pPr>
        <w:numPr>
          <w:ilvl w:val="0"/>
          <w:numId w:val="29"/>
        </w:numPr>
        <w:rPr>
          <w:rFonts w:cs="Arial"/>
          <w:sz w:val="22"/>
        </w:rPr>
      </w:pPr>
      <w:r w:rsidRPr="001A1F0F">
        <w:rPr>
          <w:rFonts w:cs="Arial"/>
          <w:sz w:val="22"/>
        </w:rPr>
        <w:t>svojo izjavo, da je poravnal vse nesporne obveznosti prvotnemu podizvajalcu, če je bil le-ta zamenjan,</w:t>
      </w:r>
    </w:p>
    <w:p w14:paraId="05F809C2" w14:textId="77777777" w:rsidR="000140F4" w:rsidRPr="001A1F0F" w:rsidRDefault="000140F4" w:rsidP="000140F4">
      <w:pPr>
        <w:numPr>
          <w:ilvl w:val="0"/>
          <w:numId w:val="29"/>
        </w:numPr>
        <w:rPr>
          <w:rFonts w:cs="Arial"/>
          <w:sz w:val="22"/>
        </w:rPr>
      </w:pPr>
      <w:r w:rsidRPr="001A1F0F">
        <w:rPr>
          <w:rFonts w:cs="Arial"/>
          <w:sz w:val="22"/>
        </w:rPr>
        <w:t>dokazilo, da novi podizvajalec izpolnjuje vse pogoje za podizvajalce iz razpisne dokumentacije,</w:t>
      </w:r>
    </w:p>
    <w:p w14:paraId="179B0D5A" w14:textId="77777777" w:rsidR="000140F4" w:rsidRPr="001A1F0F" w:rsidRDefault="000140F4" w:rsidP="000140F4">
      <w:pPr>
        <w:numPr>
          <w:ilvl w:val="0"/>
          <w:numId w:val="29"/>
        </w:numPr>
        <w:rPr>
          <w:rFonts w:cs="Arial"/>
          <w:sz w:val="22"/>
        </w:rPr>
      </w:pPr>
      <w:r w:rsidRPr="001A1F0F">
        <w:rPr>
          <w:rFonts w:cs="Arial"/>
          <w:sz w:val="22"/>
        </w:rPr>
        <w:t>morebitno pooblastilo za plačilo opravljenih in prevzetih del oziroma dobav neposredno novemu podizvajalcu in</w:t>
      </w:r>
    </w:p>
    <w:p w14:paraId="325C002D" w14:textId="77777777" w:rsidR="000140F4" w:rsidRPr="001A1F0F" w:rsidRDefault="000140F4" w:rsidP="000140F4">
      <w:pPr>
        <w:numPr>
          <w:ilvl w:val="0"/>
          <w:numId w:val="29"/>
        </w:numPr>
        <w:rPr>
          <w:rFonts w:cs="Arial"/>
          <w:sz w:val="22"/>
        </w:rPr>
      </w:pPr>
      <w:r w:rsidRPr="001A1F0F">
        <w:rPr>
          <w:rFonts w:cs="Arial"/>
          <w:sz w:val="22"/>
        </w:rPr>
        <w:t>morebitno soglasje novega podizvajalca k neposrednemu plačilu.</w:t>
      </w:r>
    </w:p>
    <w:p w14:paraId="0E7F86F5" w14:textId="77777777" w:rsidR="000140F4" w:rsidRPr="001A1F0F" w:rsidRDefault="000140F4" w:rsidP="000140F4">
      <w:pPr>
        <w:rPr>
          <w:rFonts w:cs="Arial"/>
          <w:sz w:val="22"/>
        </w:rPr>
      </w:pPr>
    </w:p>
    <w:p w14:paraId="4D6918DB" w14:textId="77777777" w:rsidR="000140F4" w:rsidRPr="001A1F0F" w:rsidRDefault="000140F4" w:rsidP="000140F4">
      <w:pPr>
        <w:rPr>
          <w:rFonts w:cs="Arial"/>
          <w:sz w:val="22"/>
        </w:rPr>
      </w:pPr>
      <w:r w:rsidRPr="001A1F0F">
        <w:rPr>
          <w:rFonts w:cs="Arial"/>
          <w:sz w:val="22"/>
        </w:rPr>
        <w:t>Naročnik mora o predlogu za zamenjavo podizvajalca odločiti in pisno seznaniti izvajalca v desetih dneh prejema popolne vloge, sicer se šteje, da je predlaganega podizvajalca zavrnil.</w:t>
      </w:r>
    </w:p>
    <w:p w14:paraId="53EB57B5" w14:textId="77777777" w:rsidR="000140F4" w:rsidRPr="001A1F0F" w:rsidRDefault="000140F4" w:rsidP="000140F4">
      <w:pPr>
        <w:rPr>
          <w:rFonts w:cs="Arial"/>
          <w:sz w:val="22"/>
        </w:rPr>
      </w:pPr>
    </w:p>
    <w:p w14:paraId="0690A5E8" w14:textId="77777777" w:rsidR="000140F4" w:rsidRPr="001A1F0F" w:rsidRDefault="000140F4" w:rsidP="000140F4">
      <w:pPr>
        <w:rPr>
          <w:rFonts w:cs="Arial"/>
          <w:sz w:val="22"/>
        </w:rPr>
      </w:pPr>
      <w:r w:rsidRPr="001A1F0F">
        <w:rPr>
          <w:rFonts w:cs="Arial"/>
          <w:sz w:val="22"/>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76395F03" w14:textId="77777777" w:rsidR="000140F4" w:rsidRPr="001A1F0F" w:rsidRDefault="000140F4" w:rsidP="000140F4">
      <w:pPr>
        <w:rPr>
          <w:rFonts w:cs="Arial"/>
          <w:sz w:val="22"/>
        </w:rPr>
      </w:pPr>
    </w:p>
    <w:p w14:paraId="11FEFCF7" w14:textId="77777777" w:rsidR="000140F4" w:rsidRPr="001A1F0F" w:rsidRDefault="000140F4" w:rsidP="000140F4">
      <w:pPr>
        <w:rPr>
          <w:rFonts w:cs="Arial"/>
          <w:sz w:val="22"/>
        </w:rPr>
      </w:pPr>
      <w:r w:rsidRPr="001A1F0F">
        <w:rPr>
          <w:rFonts w:cs="Arial"/>
          <w:sz w:val="22"/>
        </w:rPr>
        <w:t>V primeru kršitve obveznosti nominacije podizvajalcev po tem členu, naročnik ne prevzema nikakršnih obveznosti do nenominiranih podizvajalcev.</w:t>
      </w:r>
    </w:p>
    <w:p w14:paraId="7E3B4168" w14:textId="77777777" w:rsidR="000140F4" w:rsidRPr="001A1F0F" w:rsidRDefault="000140F4" w:rsidP="000140F4">
      <w:pPr>
        <w:rPr>
          <w:rFonts w:cs="Arial"/>
          <w:sz w:val="22"/>
        </w:rPr>
      </w:pPr>
    </w:p>
    <w:p w14:paraId="09EB8544" w14:textId="0AA8A514" w:rsidR="007E0056" w:rsidRPr="001A1F0F" w:rsidRDefault="000140F4" w:rsidP="000140F4">
      <w:pPr>
        <w:rPr>
          <w:rFonts w:cs="Arial"/>
          <w:sz w:val="22"/>
        </w:rPr>
      </w:pPr>
      <w:r w:rsidRPr="001A1F0F">
        <w:rPr>
          <w:rFonts w:cs="Arial"/>
          <w:sz w:val="22"/>
        </w:rPr>
        <w:t>VI. OBVEZNOSTI NAROČNIKA</w:t>
      </w:r>
    </w:p>
    <w:p w14:paraId="2B642E83" w14:textId="77777777" w:rsidR="000140F4" w:rsidRPr="00AF72AB" w:rsidRDefault="000140F4" w:rsidP="000140F4">
      <w:pPr>
        <w:numPr>
          <w:ilvl w:val="0"/>
          <w:numId w:val="34"/>
        </w:numPr>
        <w:jc w:val="center"/>
        <w:rPr>
          <w:rFonts w:cs="Arial"/>
          <w:sz w:val="22"/>
        </w:rPr>
      </w:pPr>
      <w:r w:rsidRPr="001A1F0F">
        <w:rPr>
          <w:rFonts w:cs="Arial"/>
          <w:sz w:val="22"/>
        </w:rPr>
        <w:t>člen</w:t>
      </w:r>
    </w:p>
    <w:p w14:paraId="3D5922E5" w14:textId="77777777" w:rsidR="000140F4" w:rsidRPr="001A1F0F" w:rsidRDefault="000140F4" w:rsidP="000140F4">
      <w:pPr>
        <w:rPr>
          <w:rFonts w:cs="Arial"/>
          <w:sz w:val="22"/>
        </w:rPr>
      </w:pPr>
      <w:r w:rsidRPr="001A1F0F">
        <w:rPr>
          <w:rFonts w:cs="Arial"/>
          <w:sz w:val="22"/>
        </w:rPr>
        <w:t>Naročnik se obvezuje:</w:t>
      </w:r>
    </w:p>
    <w:p w14:paraId="1F9C73B9" w14:textId="77777777" w:rsidR="000140F4" w:rsidRPr="001A1F0F" w:rsidRDefault="000140F4" w:rsidP="000140F4">
      <w:pPr>
        <w:numPr>
          <w:ilvl w:val="0"/>
          <w:numId w:val="30"/>
        </w:numPr>
        <w:rPr>
          <w:rFonts w:cs="Arial"/>
          <w:sz w:val="22"/>
        </w:rPr>
      </w:pPr>
      <w:r w:rsidRPr="001A1F0F">
        <w:rPr>
          <w:rFonts w:cs="Arial"/>
          <w:sz w:val="22"/>
        </w:rPr>
        <w:t>izvajalca uvesti v delo v najkrajšem možnem času po uveljavitvi te pogodbe;</w:t>
      </w:r>
    </w:p>
    <w:p w14:paraId="50105374" w14:textId="77777777" w:rsidR="000140F4" w:rsidRPr="001A1F0F" w:rsidRDefault="000140F4" w:rsidP="000140F4">
      <w:pPr>
        <w:numPr>
          <w:ilvl w:val="0"/>
          <w:numId w:val="30"/>
        </w:numPr>
        <w:rPr>
          <w:rFonts w:cs="Arial"/>
          <w:sz w:val="22"/>
        </w:rPr>
      </w:pPr>
      <w:r w:rsidRPr="001A1F0F">
        <w:rPr>
          <w:rFonts w:cs="Arial"/>
          <w:sz w:val="22"/>
        </w:rPr>
        <w:t xml:space="preserve">pred pričetkom del izvajalcu predati vsa dovoljenja, projektno dokumentacijo, v kolikor z njo razpolaga, popise del oziroma specifikacijo potrebnih del; </w:t>
      </w:r>
    </w:p>
    <w:p w14:paraId="1D5E5B6A" w14:textId="77777777" w:rsidR="000140F4" w:rsidRPr="001A1F0F" w:rsidRDefault="000140F4" w:rsidP="000140F4">
      <w:pPr>
        <w:numPr>
          <w:ilvl w:val="0"/>
          <w:numId w:val="30"/>
        </w:numPr>
        <w:rPr>
          <w:rFonts w:cs="Arial"/>
          <w:sz w:val="22"/>
        </w:rPr>
      </w:pPr>
      <w:r w:rsidRPr="001A1F0F">
        <w:rPr>
          <w:rFonts w:cs="Arial"/>
          <w:sz w:val="22"/>
        </w:rPr>
        <w:t xml:space="preserve">izvajalcu zagotoviti prosto gradbišče s prostim dostopom </w:t>
      </w:r>
      <w:r w:rsidR="003C6C12">
        <w:rPr>
          <w:rFonts w:cs="Arial"/>
          <w:sz w:val="22"/>
        </w:rPr>
        <w:t>do lokacije del</w:t>
      </w:r>
      <w:r w:rsidRPr="001A1F0F">
        <w:rPr>
          <w:rFonts w:cs="Arial"/>
          <w:sz w:val="22"/>
        </w:rPr>
        <w:t xml:space="preserve"> ter prostorom za organizacijo gradbišča in deponijo materiala;</w:t>
      </w:r>
    </w:p>
    <w:p w14:paraId="062D9B28" w14:textId="1E930EBA" w:rsidR="003E46EE" w:rsidRPr="0064037C" w:rsidRDefault="000140F4" w:rsidP="0064037C">
      <w:pPr>
        <w:numPr>
          <w:ilvl w:val="0"/>
          <w:numId w:val="30"/>
        </w:numPr>
        <w:rPr>
          <w:rFonts w:cs="Arial"/>
          <w:sz w:val="22"/>
        </w:rPr>
      </w:pPr>
      <w:r w:rsidRPr="001A1F0F">
        <w:rPr>
          <w:rFonts w:cs="Arial"/>
          <w:sz w:val="22"/>
        </w:rPr>
        <w:t>sodelovati z izvajalcem s ciljem, da se prevzete obveznosti izvršijo pravočasno in v obojestransko zadovoljstvo;</w:t>
      </w:r>
    </w:p>
    <w:p w14:paraId="5280CBFE" w14:textId="77777777" w:rsidR="000140F4" w:rsidRPr="001A1F0F" w:rsidRDefault="000140F4" w:rsidP="000140F4">
      <w:pPr>
        <w:numPr>
          <w:ilvl w:val="0"/>
          <w:numId w:val="30"/>
        </w:numPr>
        <w:rPr>
          <w:rFonts w:cs="Arial"/>
          <w:sz w:val="22"/>
        </w:rPr>
      </w:pPr>
      <w:r w:rsidRPr="001A1F0F">
        <w:rPr>
          <w:rFonts w:cs="Arial"/>
          <w:sz w:val="22"/>
        </w:rPr>
        <w:t>dati na razpolago izvajalcu vso dokumentacijo in informacije, s katerimi razpolaga in so za realizacijo investicije potrebne;</w:t>
      </w:r>
    </w:p>
    <w:p w14:paraId="321E9E06" w14:textId="77777777" w:rsidR="000140F4" w:rsidRPr="001A1F0F" w:rsidRDefault="000140F4" w:rsidP="000140F4">
      <w:pPr>
        <w:numPr>
          <w:ilvl w:val="0"/>
          <w:numId w:val="30"/>
        </w:numPr>
        <w:rPr>
          <w:rFonts w:cs="Arial"/>
          <w:sz w:val="22"/>
        </w:rPr>
      </w:pPr>
      <w:r w:rsidRPr="001A1F0F">
        <w:rPr>
          <w:rFonts w:cs="Arial"/>
          <w:sz w:val="22"/>
        </w:rPr>
        <w:t>pravočasno obveščati izvajalca o vseh spremembah in novo nastalih situacijah, ki bi lahko imele vpliv na izvršitev pogodbenih obveznosti;</w:t>
      </w:r>
    </w:p>
    <w:p w14:paraId="5BA12259" w14:textId="77777777" w:rsidR="000140F4" w:rsidRPr="001A1F0F" w:rsidRDefault="000140F4" w:rsidP="000140F4">
      <w:pPr>
        <w:numPr>
          <w:ilvl w:val="0"/>
          <w:numId w:val="30"/>
        </w:numPr>
        <w:rPr>
          <w:rFonts w:cs="Arial"/>
          <w:sz w:val="22"/>
        </w:rPr>
      </w:pPr>
      <w:r w:rsidRPr="001A1F0F">
        <w:rPr>
          <w:rFonts w:cs="Arial"/>
          <w:sz w:val="22"/>
        </w:rPr>
        <w:t>zagotoviti strokovno nadzorstvo nad gradnjo v skladu z veljavno zakonodajo;</w:t>
      </w:r>
    </w:p>
    <w:p w14:paraId="4FAF85D3" w14:textId="77777777" w:rsidR="000140F4" w:rsidRPr="001A1F0F" w:rsidRDefault="000140F4" w:rsidP="000140F4">
      <w:pPr>
        <w:numPr>
          <w:ilvl w:val="0"/>
          <w:numId w:val="30"/>
        </w:numPr>
        <w:rPr>
          <w:rFonts w:cs="Arial"/>
          <w:sz w:val="22"/>
        </w:rPr>
      </w:pPr>
      <w:r w:rsidRPr="001A1F0F">
        <w:rPr>
          <w:rFonts w:cs="Arial"/>
          <w:sz w:val="22"/>
        </w:rPr>
        <w:t>dokončana dela prevzeti po količini in kvaliteti najkasneje 10 dni po prejetju izvajalčevega obvestila in odprave vseh pomanjkljivosti;</w:t>
      </w:r>
    </w:p>
    <w:p w14:paraId="768A87C2" w14:textId="612ED7C2" w:rsidR="007E0056" w:rsidRPr="0064037C" w:rsidRDefault="000140F4" w:rsidP="000140F4">
      <w:pPr>
        <w:numPr>
          <w:ilvl w:val="0"/>
          <w:numId w:val="30"/>
        </w:numPr>
        <w:rPr>
          <w:rFonts w:cs="Arial"/>
          <w:sz w:val="22"/>
        </w:rPr>
      </w:pPr>
      <w:r w:rsidRPr="001A1F0F">
        <w:rPr>
          <w:rFonts w:cs="Arial"/>
          <w:sz w:val="22"/>
        </w:rPr>
        <w:t>urediti plačilne obveze, izhajajoč iz pogodbe.</w:t>
      </w:r>
    </w:p>
    <w:p w14:paraId="3B8722B3" w14:textId="77777777" w:rsidR="000140F4" w:rsidRPr="001A1F0F" w:rsidRDefault="000140F4" w:rsidP="000140F4">
      <w:pPr>
        <w:rPr>
          <w:rFonts w:cs="Arial"/>
          <w:sz w:val="22"/>
        </w:rPr>
      </w:pPr>
      <w:r w:rsidRPr="001A1F0F">
        <w:rPr>
          <w:rFonts w:cs="Arial"/>
          <w:sz w:val="22"/>
        </w:rPr>
        <w:lastRenderedPageBreak/>
        <w:t>VII. OBVEZNOSTI IZVAJALCA</w:t>
      </w:r>
    </w:p>
    <w:p w14:paraId="4A4B055E" w14:textId="77777777" w:rsidR="000140F4" w:rsidRPr="001A1F0F" w:rsidRDefault="000140F4" w:rsidP="000140F4">
      <w:pPr>
        <w:rPr>
          <w:rFonts w:cs="Arial"/>
          <w:sz w:val="22"/>
        </w:rPr>
      </w:pPr>
    </w:p>
    <w:p w14:paraId="3B19C6E8" w14:textId="77777777" w:rsidR="000140F4" w:rsidRPr="001A1F0F" w:rsidRDefault="000140F4" w:rsidP="000140F4">
      <w:pPr>
        <w:numPr>
          <w:ilvl w:val="0"/>
          <w:numId w:val="34"/>
        </w:numPr>
        <w:jc w:val="center"/>
        <w:rPr>
          <w:rFonts w:cs="Arial"/>
          <w:sz w:val="22"/>
        </w:rPr>
      </w:pPr>
      <w:r w:rsidRPr="001A1F0F">
        <w:rPr>
          <w:rFonts w:cs="Arial"/>
          <w:sz w:val="22"/>
        </w:rPr>
        <w:t>člen</w:t>
      </w:r>
    </w:p>
    <w:p w14:paraId="66F0915D" w14:textId="77777777" w:rsidR="000140F4" w:rsidRPr="001A1F0F" w:rsidRDefault="000140F4" w:rsidP="000140F4">
      <w:pPr>
        <w:ind w:left="1065"/>
        <w:rPr>
          <w:rFonts w:cs="Arial"/>
          <w:sz w:val="22"/>
        </w:rPr>
      </w:pPr>
    </w:p>
    <w:p w14:paraId="360589E2" w14:textId="77777777" w:rsidR="000140F4" w:rsidRPr="001A1F0F" w:rsidRDefault="000140F4" w:rsidP="000140F4">
      <w:pPr>
        <w:rPr>
          <w:rFonts w:cs="Arial"/>
          <w:sz w:val="22"/>
        </w:rPr>
      </w:pPr>
      <w:r w:rsidRPr="001A1F0F">
        <w:rPr>
          <w:rFonts w:cs="Arial"/>
          <w:sz w:val="22"/>
        </w:rPr>
        <w:t>V zvezi z izvajanjem del po tej pogodbi je izvajalec dolžan:</w:t>
      </w:r>
    </w:p>
    <w:p w14:paraId="0D876890" w14:textId="77777777" w:rsidR="000140F4" w:rsidRPr="001A1F0F" w:rsidRDefault="000140F4" w:rsidP="000140F4">
      <w:pPr>
        <w:numPr>
          <w:ilvl w:val="0"/>
          <w:numId w:val="31"/>
        </w:numPr>
        <w:rPr>
          <w:rFonts w:cs="Arial"/>
          <w:sz w:val="22"/>
        </w:rPr>
      </w:pPr>
      <w:r w:rsidRPr="001A1F0F">
        <w:rPr>
          <w:rFonts w:cs="Arial"/>
          <w:sz w:val="22"/>
        </w:rPr>
        <w:t>izvršiti dela po projektih za izvedbo, opisih del in predračunu ter drugih pogojih pogodbene dokumentacije solidno, kvalitetno in strokovno pravilno, s skrbnostjo dobrega gospodarstvenika in strokovnjaka, v skladu z veljavnimi tehničnimi predpisi, standardi in gradbenimi normativi;</w:t>
      </w:r>
    </w:p>
    <w:p w14:paraId="1EC31E67" w14:textId="77777777" w:rsidR="000140F4" w:rsidRPr="001A1F0F" w:rsidRDefault="000140F4" w:rsidP="000140F4">
      <w:pPr>
        <w:numPr>
          <w:ilvl w:val="0"/>
          <w:numId w:val="31"/>
        </w:numPr>
        <w:rPr>
          <w:rFonts w:cs="Arial"/>
          <w:sz w:val="22"/>
        </w:rPr>
      </w:pPr>
      <w:r w:rsidRPr="001A1F0F">
        <w:rPr>
          <w:rFonts w:cs="Arial"/>
          <w:sz w:val="22"/>
        </w:rPr>
        <w:t>ščititi interese naročnika;</w:t>
      </w:r>
    </w:p>
    <w:p w14:paraId="3E7210D6" w14:textId="77777777" w:rsidR="000140F4" w:rsidRPr="001A1F0F" w:rsidRDefault="000140F4" w:rsidP="000140F4">
      <w:pPr>
        <w:numPr>
          <w:ilvl w:val="0"/>
          <w:numId w:val="31"/>
        </w:numPr>
        <w:rPr>
          <w:rFonts w:cs="Arial"/>
          <w:sz w:val="22"/>
        </w:rPr>
      </w:pPr>
      <w:r w:rsidRPr="001A1F0F">
        <w:rPr>
          <w:rFonts w:cs="Arial"/>
          <w:sz w:val="22"/>
        </w:rPr>
        <w:t>pravočasno opozoriti naročnika na morebitne ovire pri izvajanju del;</w:t>
      </w:r>
    </w:p>
    <w:p w14:paraId="38FCBD28" w14:textId="77777777" w:rsidR="000140F4" w:rsidRPr="001A1F0F" w:rsidRDefault="000140F4" w:rsidP="000140F4">
      <w:pPr>
        <w:numPr>
          <w:ilvl w:val="0"/>
          <w:numId w:val="31"/>
        </w:numPr>
        <w:rPr>
          <w:rFonts w:cs="Arial"/>
          <w:sz w:val="22"/>
        </w:rPr>
      </w:pPr>
      <w:r w:rsidRPr="001A1F0F">
        <w:rPr>
          <w:rFonts w:cs="Arial"/>
          <w:sz w:val="22"/>
        </w:rPr>
        <w:t>omogočiti naročniku opravljanje strokovnega nadzorstva in ravnati po vsaki utemeljeni zahtevi, ki jo poda naročnik v zvezi s strokovnim nadzorstvom;</w:t>
      </w:r>
    </w:p>
    <w:p w14:paraId="52F17216" w14:textId="77777777" w:rsidR="000140F4" w:rsidRPr="001A1F0F" w:rsidRDefault="000140F4" w:rsidP="000140F4">
      <w:pPr>
        <w:numPr>
          <w:ilvl w:val="0"/>
          <w:numId w:val="31"/>
        </w:numPr>
        <w:rPr>
          <w:rFonts w:cs="Arial"/>
          <w:sz w:val="22"/>
        </w:rPr>
      </w:pPr>
      <w:r w:rsidRPr="001A1F0F">
        <w:rPr>
          <w:rFonts w:cs="Arial"/>
          <w:sz w:val="22"/>
        </w:rPr>
        <w:t>vgrajevati samo prvovrstne materiale v kvaliteti, predvideni s popisom del in tehničnimi specifikacijami, v nasprotnem primeru pa takoj odstraniti z gradbišča neustrezen material in/ali sanirati neustrezno izvedeno delo na način, ki bo zadovoljil pravila stroke;</w:t>
      </w:r>
    </w:p>
    <w:p w14:paraId="13B28592" w14:textId="77777777" w:rsidR="000140F4" w:rsidRPr="001A1F0F" w:rsidRDefault="000140F4" w:rsidP="000140F4">
      <w:pPr>
        <w:numPr>
          <w:ilvl w:val="0"/>
          <w:numId w:val="31"/>
        </w:numPr>
        <w:rPr>
          <w:rFonts w:cs="Arial"/>
          <w:sz w:val="22"/>
        </w:rPr>
      </w:pPr>
      <w:r w:rsidRPr="001A1F0F">
        <w:rPr>
          <w:rFonts w:cs="Arial"/>
          <w:sz w:val="22"/>
        </w:rPr>
        <w:t xml:space="preserve">za vse vgrajene materiale in opremo pred njihovo vgradnjo dostaviti naročniku oziroma vodji nadzora nad gradnjo potrditev ustrezne vzorce skupaj z veljavno </w:t>
      </w:r>
      <w:proofErr w:type="spellStart"/>
      <w:r w:rsidRPr="001A1F0F">
        <w:rPr>
          <w:rFonts w:cs="Arial"/>
          <w:sz w:val="22"/>
        </w:rPr>
        <w:t>atestno</w:t>
      </w:r>
      <w:proofErr w:type="spellEnd"/>
      <w:r w:rsidRPr="001A1F0F">
        <w:rPr>
          <w:rFonts w:cs="Arial"/>
          <w:sz w:val="22"/>
        </w:rPr>
        <w:t xml:space="preserve"> dokumentacijo, za izvršena dela pa poročila pooblaščenih institucij o izvršenih preiskavah in meritvah;</w:t>
      </w:r>
    </w:p>
    <w:p w14:paraId="42BAE1C5" w14:textId="77777777" w:rsidR="000140F4" w:rsidRPr="001A1F0F" w:rsidRDefault="000140F4" w:rsidP="000140F4">
      <w:pPr>
        <w:numPr>
          <w:ilvl w:val="0"/>
          <w:numId w:val="31"/>
        </w:numPr>
        <w:rPr>
          <w:rFonts w:cs="Arial"/>
          <w:sz w:val="22"/>
        </w:rPr>
      </w:pPr>
      <w:r w:rsidRPr="001A1F0F">
        <w:rPr>
          <w:rFonts w:cs="Arial"/>
          <w:sz w:val="22"/>
        </w:rPr>
        <w:t>za dobavljene materiale pred njihovo vgradnjo naročniku oziroma vodji nadzora nad gradnjo dostaviti dokazilo o skladnosti materiala z veljavno zakonodajo;</w:t>
      </w:r>
    </w:p>
    <w:p w14:paraId="16741118" w14:textId="77777777" w:rsidR="000140F4" w:rsidRPr="001A1F0F" w:rsidRDefault="000140F4" w:rsidP="000140F4">
      <w:pPr>
        <w:numPr>
          <w:ilvl w:val="0"/>
          <w:numId w:val="31"/>
        </w:numPr>
        <w:rPr>
          <w:rFonts w:cs="Arial"/>
          <w:sz w:val="22"/>
        </w:rPr>
      </w:pPr>
      <w:r w:rsidRPr="001A1F0F">
        <w:rPr>
          <w:rFonts w:cs="Arial"/>
          <w:sz w:val="22"/>
        </w:rPr>
        <w:t>v primeru, kadar bo naročnik to zahteval, pri organizaciji, ki jo bo določil naročnik, naročiti posebne preiskave (če bo dokazan sum o neustreznosti materiala ali izvedenih del, bo stroške takih preiskav nosil izvajalec, sicer pa naročnik);</w:t>
      </w:r>
    </w:p>
    <w:p w14:paraId="7DC086FA" w14:textId="77777777" w:rsidR="000140F4" w:rsidRPr="001A1F0F" w:rsidRDefault="000140F4" w:rsidP="000140F4">
      <w:pPr>
        <w:numPr>
          <w:ilvl w:val="0"/>
          <w:numId w:val="31"/>
        </w:numPr>
        <w:rPr>
          <w:rFonts w:cs="Arial"/>
          <w:sz w:val="22"/>
        </w:rPr>
      </w:pPr>
      <w:r w:rsidRPr="001A1F0F">
        <w:rPr>
          <w:rFonts w:cs="Arial"/>
          <w:sz w:val="22"/>
        </w:rPr>
        <w:t>organizirati gradbišče, urediti dostopne poti in deponije na gradbišču;</w:t>
      </w:r>
    </w:p>
    <w:p w14:paraId="5E072D0A" w14:textId="77777777" w:rsidR="000140F4" w:rsidRPr="001A1F0F" w:rsidRDefault="000140F4" w:rsidP="000140F4">
      <w:pPr>
        <w:numPr>
          <w:ilvl w:val="0"/>
          <w:numId w:val="31"/>
        </w:numPr>
        <w:rPr>
          <w:rFonts w:cs="Arial"/>
          <w:sz w:val="22"/>
        </w:rPr>
      </w:pPr>
      <w:r w:rsidRPr="001A1F0F">
        <w:rPr>
          <w:rFonts w:cs="Arial"/>
          <w:sz w:val="22"/>
        </w:rPr>
        <w:t>postaviti gradbiščno tablo skladno z zakonodajo in zahtevami investitorja ;</w:t>
      </w:r>
    </w:p>
    <w:p w14:paraId="5457BB2A" w14:textId="77777777" w:rsidR="000140F4" w:rsidRPr="001A1F0F" w:rsidRDefault="000140F4" w:rsidP="000140F4">
      <w:pPr>
        <w:numPr>
          <w:ilvl w:val="0"/>
          <w:numId w:val="31"/>
        </w:numPr>
        <w:rPr>
          <w:rFonts w:cs="Arial"/>
          <w:sz w:val="22"/>
        </w:rPr>
      </w:pPr>
      <w:r w:rsidRPr="001A1F0F">
        <w:rPr>
          <w:rFonts w:cs="Arial"/>
          <w:sz w:val="22"/>
        </w:rPr>
        <w:t>še pred pričetkom del predložiti načrt ureditve gradbišča, ter naročniku predati podatke za prijavo gradbišča;</w:t>
      </w:r>
    </w:p>
    <w:p w14:paraId="44B40EA1" w14:textId="77777777" w:rsidR="000140F4" w:rsidRPr="001A1F0F" w:rsidRDefault="000140F4" w:rsidP="000140F4">
      <w:pPr>
        <w:numPr>
          <w:ilvl w:val="0"/>
          <w:numId w:val="31"/>
        </w:numPr>
        <w:rPr>
          <w:rFonts w:cs="Arial"/>
          <w:sz w:val="22"/>
        </w:rPr>
      </w:pPr>
      <w:r w:rsidRPr="001A1F0F">
        <w:rPr>
          <w:rFonts w:cs="Arial"/>
          <w:sz w:val="22"/>
        </w:rPr>
        <w:t>izvajati dela upoštevajoč varnostne ukrepe na gradbišču v smislu predpisov o varstvu pri delu, protipožarnem varstvu, ukrepov za varovanje premoženja ter zavarovanje gradbišča in dostopov v območju gradbišča in sosednjih objektov;</w:t>
      </w:r>
    </w:p>
    <w:p w14:paraId="4AA1FE32" w14:textId="77777777" w:rsidR="000140F4" w:rsidRPr="001A1F0F" w:rsidRDefault="000140F4" w:rsidP="000140F4">
      <w:pPr>
        <w:numPr>
          <w:ilvl w:val="0"/>
          <w:numId w:val="31"/>
        </w:numPr>
        <w:rPr>
          <w:rFonts w:cs="Arial"/>
          <w:sz w:val="22"/>
        </w:rPr>
      </w:pPr>
      <w:r w:rsidRPr="001A1F0F">
        <w:rPr>
          <w:rFonts w:cs="Arial"/>
          <w:sz w:val="22"/>
        </w:rPr>
        <w:t>pred pričetkom del dokumentirati nulto stanje zemljišč, dovoznih poti, vseh bližnjih objektov in druge infrastrukture, ki bo uporabljena in nato po končanih delih na svoje stroške povrniti v prvotno stanje (škoda na objektih, infrastruktura, itd.);</w:t>
      </w:r>
    </w:p>
    <w:p w14:paraId="43A1977C" w14:textId="77777777" w:rsidR="000140F4" w:rsidRDefault="000140F4" w:rsidP="000140F4">
      <w:pPr>
        <w:numPr>
          <w:ilvl w:val="0"/>
          <w:numId w:val="31"/>
        </w:numPr>
        <w:rPr>
          <w:rFonts w:cs="Arial"/>
          <w:sz w:val="22"/>
        </w:rPr>
      </w:pPr>
      <w:r w:rsidRPr="001A1F0F">
        <w:rPr>
          <w:rFonts w:cs="Arial"/>
          <w:sz w:val="22"/>
        </w:rPr>
        <w:t>na svoje stroške vzdrževati začasne interne poti na gradbišču in očistiti javne ter druge poti izven gradbišča, ki jih bo kot izvajalec oz. njegovi podizvajalci onesnažil s svojimi vozili ali deli;</w:t>
      </w:r>
    </w:p>
    <w:p w14:paraId="13A9D7FB" w14:textId="77777777" w:rsidR="000140F4" w:rsidRPr="001A1F0F" w:rsidRDefault="000140F4" w:rsidP="000140F4">
      <w:pPr>
        <w:numPr>
          <w:ilvl w:val="0"/>
          <w:numId w:val="31"/>
        </w:numPr>
        <w:rPr>
          <w:rFonts w:cs="Arial"/>
          <w:sz w:val="22"/>
        </w:rPr>
      </w:pPr>
      <w:r w:rsidRPr="001A1F0F">
        <w:rPr>
          <w:rFonts w:cs="Arial"/>
          <w:sz w:val="22"/>
        </w:rPr>
        <w:t>zagotavljati stalno prisotnost tehničnega kadra na gradbišču v času izvajanja del (vodja gradnje in vodje del);</w:t>
      </w:r>
    </w:p>
    <w:p w14:paraId="75CF8369" w14:textId="77777777" w:rsidR="000140F4" w:rsidRPr="001A1F0F" w:rsidRDefault="000140F4" w:rsidP="000140F4">
      <w:pPr>
        <w:numPr>
          <w:ilvl w:val="0"/>
          <w:numId w:val="31"/>
        </w:numPr>
        <w:rPr>
          <w:rFonts w:cs="Arial"/>
          <w:sz w:val="22"/>
        </w:rPr>
      </w:pPr>
      <w:r w:rsidRPr="001A1F0F">
        <w:rPr>
          <w:rFonts w:cs="Arial"/>
          <w:sz w:val="22"/>
        </w:rPr>
        <w:t>na gradbišču z zavarovanjem in svojim ukrepi poskrbeti za varnost objekta in del, opreme, naprav in instalacij, delavcev, mimoidočih, prometa, sosednjih objektov in neposredne okolice, kakor tudi označiti gradbišča, skladno z veljavno zakonodajo;</w:t>
      </w:r>
    </w:p>
    <w:p w14:paraId="34F13B12" w14:textId="77777777" w:rsidR="007E0056" w:rsidRPr="007A5B13" w:rsidRDefault="000140F4" w:rsidP="007A5B13">
      <w:pPr>
        <w:numPr>
          <w:ilvl w:val="0"/>
          <w:numId w:val="31"/>
        </w:numPr>
        <w:rPr>
          <w:rFonts w:cs="Arial"/>
          <w:sz w:val="22"/>
        </w:rPr>
      </w:pPr>
      <w:r w:rsidRPr="001A1F0F">
        <w:rPr>
          <w:rFonts w:cs="Arial"/>
          <w:sz w:val="22"/>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2573F8FB" w14:textId="77777777" w:rsidR="000140F4" w:rsidRPr="001A1F0F" w:rsidRDefault="000140F4" w:rsidP="000140F4">
      <w:pPr>
        <w:numPr>
          <w:ilvl w:val="0"/>
          <w:numId w:val="31"/>
        </w:numPr>
        <w:rPr>
          <w:rFonts w:cs="Arial"/>
          <w:sz w:val="22"/>
        </w:rPr>
      </w:pPr>
      <w:r w:rsidRPr="001A1F0F">
        <w:rPr>
          <w:rFonts w:cs="Arial"/>
          <w:sz w:val="22"/>
        </w:rPr>
        <w:t>od začetka izvajanja del do dneva izročitve objekta primerno varovati izvedena dela, opremo in material pred okvarami, propadanjem in uničenjem ter vremenskimi vplivi;</w:t>
      </w:r>
    </w:p>
    <w:p w14:paraId="6D238E0C" w14:textId="77777777" w:rsidR="000140F4" w:rsidRPr="001A1F0F" w:rsidRDefault="000140F4" w:rsidP="000140F4">
      <w:pPr>
        <w:numPr>
          <w:ilvl w:val="0"/>
          <w:numId w:val="31"/>
        </w:numPr>
        <w:rPr>
          <w:rFonts w:cs="Arial"/>
          <w:sz w:val="22"/>
        </w:rPr>
      </w:pPr>
      <w:r w:rsidRPr="001A1F0F">
        <w:rPr>
          <w:rFonts w:cs="Arial"/>
          <w:sz w:val="22"/>
        </w:rPr>
        <w:t>po končanih gradbenih delih z gradbišča odstraniti ves odpadni material, ki je ostal po izvajanju gradbenih del in počistiti gradbišče ter objekt, ki je predmet te pogodbe;</w:t>
      </w:r>
    </w:p>
    <w:p w14:paraId="080D4C89" w14:textId="77777777" w:rsidR="000140F4" w:rsidRPr="001A1F0F" w:rsidRDefault="000140F4" w:rsidP="000140F4">
      <w:pPr>
        <w:numPr>
          <w:ilvl w:val="0"/>
          <w:numId w:val="31"/>
        </w:numPr>
        <w:rPr>
          <w:rFonts w:cs="Arial"/>
          <w:sz w:val="22"/>
        </w:rPr>
      </w:pPr>
      <w:r w:rsidRPr="001A1F0F">
        <w:rPr>
          <w:rFonts w:cs="Arial"/>
          <w:sz w:val="22"/>
        </w:rPr>
        <w:t>izročiti naročniku zavarovanje za odpravo napak v garancijski dobi ter drugo z zakonom zahtevano dokumentacijo za izvedbo tehničnega pregleda (v kolikor je ta zahtevan);</w:t>
      </w:r>
    </w:p>
    <w:p w14:paraId="013DE616" w14:textId="77777777" w:rsidR="000140F4" w:rsidRPr="001A1F0F" w:rsidRDefault="000140F4" w:rsidP="000140F4">
      <w:pPr>
        <w:numPr>
          <w:ilvl w:val="0"/>
          <w:numId w:val="31"/>
        </w:numPr>
        <w:rPr>
          <w:rFonts w:cs="Arial"/>
          <w:sz w:val="22"/>
        </w:rPr>
      </w:pPr>
      <w:r w:rsidRPr="001A1F0F">
        <w:rPr>
          <w:rFonts w:cs="Arial"/>
          <w:sz w:val="22"/>
        </w:rPr>
        <w:t>voditi gradbeni dnevnik in knjigo obračunskih izmer ter drugo gradbiščno dokumentacijo;</w:t>
      </w:r>
    </w:p>
    <w:p w14:paraId="3EB083F4" w14:textId="77777777" w:rsidR="000140F4" w:rsidRPr="001A1F0F" w:rsidRDefault="000140F4" w:rsidP="000140F4">
      <w:pPr>
        <w:numPr>
          <w:ilvl w:val="0"/>
          <w:numId w:val="31"/>
        </w:numPr>
        <w:rPr>
          <w:rFonts w:cs="Arial"/>
          <w:sz w:val="22"/>
        </w:rPr>
      </w:pPr>
      <w:r w:rsidRPr="001A1F0F">
        <w:rPr>
          <w:rFonts w:cs="Arial"/>
          <w:sz w:val="22"/>
        </w:rPr>
        <w:t>seznaniti vse svoje podizvajalce z razpisno dokumentacijo in razpisnimi pogoji;</w:t>
      </w:r>
    </w:p>
    <w:p w14:paraId="14C2F6B2" w14:textId="77777777" w:rsidR="000140F4" w:rsidRPr="001A1F0F" w:rsidRDefault="000140F4" w:rsidP="000140F4">
      <w:pPr>
        <w:numPr>
          <w:ilvl w:val="0"/>
          <w:numId w:val="31"/>
        </w:numPr>
        <w:rPr>
          <w:rFonts w:cs="Arial"/>
          <w:sz w:val="22"/>
        </w:rPr>
      </w:pPr>
      <w:r w:rsidRPr="001A1F0F">
        <w:rPr>
          <w:rFonts w:cs="Arial"/>
          <w:sz w:val="22"/>
        </w:rPr>
        <w:lastRenderedPageBreak/>
        <w:t>izpolnjevati vse obveznosti do svojih podizvajalcev na način in pod pogoji, kot izhajajo iz te pogodbe;</w:t>
      </w:r>
    </w:p>
    <w:p w14:paraId="167EBB72" w14:textId="6FA73CFB" w:rsidR="000140F4" w:rsidRPr="001A1F0F" w:rsidRDefault="000140F4" w:rsidP="000140F4">
      <w:pPr>
        <w:numPr>
          <w:ilvl w:val="0"/>
          <w:numId w:val="31"/>
        </w:numPr>
        <w:rPr>
          <w:rFonts w:cs="Arial"/>
          <w:sz w:val="22"/>
        </w:rPr>
      </w:pPr>
      <w:r w:rsidRPr="001A1F0F">
        <w:rPr>
          <w:rFonts w:cs="Arial"/>
          <w:sz w:val="22"/>
        </w:rPr>
        <w:t>po končanju vseh pogodbenih del po projektni dokumentaciji</w:t>
      </w:r>
      <w:r w:rsidR="0064037C">
        <w:rPr>
          <w:rFonts w:cs="Arial"/>
          <w:sz w:val="22"/>
        </w:rPr>
        <w:t xml:space="preserve"> in pridobitvi uporabnega dovoljenja za objekt</w:t>
      </w:r>
      <w:r w:rsidRPr="001A1F0F">
        <w:rPr>
          <w:rFonts w:cs="Arial"/>
          <w:sz w:val="22"/>
        </w:rPr>
        <w:t>, do popolne funkcionalnosti zgrajeni objekt, predati naročniku;</w:t>
      </w:r>
    </w:p>
    <w:p w14:paraId="16E9C169" w14:textId="77777777" w:rsidR="000140F4" w:rsidRPr="001A1F0F" w:rsidRDefault="000140F4" w:rsidP="000140F4">
      <w:pPr>
        <w:numPr>
          <w:ilvl w:val="0"/>
          <w:numId w:val="31"/>
        </w:numPr>
        <w:rPr>
          <w:rFonts w:cs="Arial"/>
          <w:sz w:val="22"/>
        </w:rPr>
      </w:pPr>
      <w:r w:rsidRPr="001A1F0F">
        <w:rPr>
          <w:rFonts w:cs="Arial"/>
          <w:sz w:val="22"/>
        </w:rPr>
        <w:t>naročniku predati finalno očiščen objekt, pripravljen za takojšnjo uporabo;</w:t>
      </w:r>
    </w:p>
    <w:p w14:paraId="20AD8714" w14:textId="77777777" w:rsidR="000140F4" w:rsidRPr="001A1F0F" w:rsidRDefault="000140F4" w:rsidP="000140F4">
      <w:pPr>
        <w:numPr>
          <w:ilvl w:val="0"/>
          <w:numId w:val="31"/>
        </w:numPr>
        <w:rPr>
          <w:rFonts w:cs="Arial"/>
          <w:sz w:val="22"/>
        </w:rPr>
      </w:pPr>
      <w:r w:rsidRPr="001A1F0F">
        <w:rPr>
          <w:rFonts w:cs="Arial"/>
          <w:sz w:val="22"/>
        </w:rPr>
        <w:t>takoj po odpravi pomanjkljivosti pisno obvestiti naročnika, da so pomanjkljivosti odpravljene.</w:t>
      </w:r>
    </w:p>
    <w:p w14:paraId="3C23CB01" w14:textId="77777777" w:rsidR="000140F4" w:rsidRPr="001A1F0F" w:rsidRDefault="000140F4" w:rsidP="000140F4">
      <w:pPr>
        <w:rPr>
          <w:rFonts w:cs="Arial"/>
          <w:sz w:val="22"/>
        </w:rPr>
      </w:pPr>
    </w:p>
    <w:p w14:paraId="442FBCCE" w14:textId="77777777" w:rsidR="000140F4" w:rsidRPr="001A1F0F" w:rsidRDefault="000140F4" w:rsidP="000140F4">
      <w:pPr>
        <w:numPr>
          <w:ilvl w:val="0"/>
          <w:numId w:val="34"/>
        </w:numPr>
        <w:jc w:val="center"/>
        <w:rPr>
          <w:rFonts w:cs="Arial"/>
          <w:sz w:val="22"/>
        </w:rPr>
      </w:pPr>
      <w:r w:rsidRPr="001A1F0F">
        <w:rPr>
          <w:rFonts w:cs="Arial"/>
          <w:sz w:val="22"/>
        </w:rPr>
        <w:t>člen</w:t>
      </w:r>
    </w:p>
    <w:p w14:paraId="766B03B3" w14:textId="77777777" w:rsidR="000140F4" w:rsidRPr="001A1F0F" w:rsidRDefault="000140F4" w:rsidP="000140F4">
      <w:pPr>
        <w:ind w:left="1065"/>
        <w:rPr>
          <w:rFonts w:cs="Arial"/>
          <w:sz w:val="22"/>
        </w:rPr>
      </w:pPr>
    </w:p>
    <w:p w14:paraId="0279D434" w14:textId="77777777" w:rsidR="000140F4" w:rsidRPr="001A1F0F" w:rsidRDefault="000140F4" w:rsidP="000140F4">
      <w:pPr>
        <w:rPr>
          <w:rFonts w:cs="Arial"/>
          <w:sz w:val="22"/>
        </w:rPr>
      </w:pPr>
      <w:r w:rsidRPr="001A1F0F">
        <w:rPr>
          <w:rFonts w:cs="Arial"/>
          <w:sz w:val="22"/>
        </w:rPr>
        <w:t xml:space="preserve">Izvajalec se zavezuje, da bo v obsegu kot je to skladno s predmetom te pogodbe, spoštoval določbe Uredbe o zelenem javnem naročanju </w:t>
      </w:r>
      <w:r w:rsidR="002074EC">
        <w:rPr>
          <w:rFonts w:cs="Arial"/>
          <w:sz w:val="22"/>
        </w:rPr>
        <w:t>(Uradni list RS, št. 51/17, 64/19, 121/21, 132/23 in 43/25</w:t>
      </w:r>
      <w:r w:rsidRPr="001A1F0F">
        <w:rPr>
          <w:rFonts w:cs="Arial"/>
          <w:sz w:val="22"/>
        </w:rPr>
        <w:t>).</w:t>
      </w:r>
    </w:p>
    <w:p w14:paraId="16CE9134" w14:textId="77777777" w:rsidR="000140F4" w:rsidRPr="001A1F0F" w:rsidRDefault="000140F4" w:rsidP="000140F4">
      <w:pPr>
        <w:rPr>
          <w:rFonts w:cs="Arial"/>
          <w:sz w:val="22"/>
        </w:rPr>
      </w:pPr>
    </w:p>
    <w:p w14:paraId="0DA54838" w14:textId="77777777" w:rsidR="000140F4" w:rsidRPr="001A1F0F" w:rsidRDefault="000140F4" w:rsidP="000140F4">
      <w:pPr>
        <w:rPr>
          <w:rFonts w:cs="Arial"/>
          <w:sz w:val="22"/>
        </w:rPr>
      </w:pPr>
      <w:r w:rsidRPr="001C647E">
        <w:rPr>
          <w:rFonts w:cs="Arial"/>
          <w:sz w:val="22"/>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18D04C09" w14:textId="77777777" w:rsidR="000140F4" w:rsidRPr="001A1F0F" w:rsidRDefault="000140F4" w:rsidP="000140F4">
      <w:pPr>
        <w:rPr>
          <w:rFonts w:cs="Arial"/>
          <w:sz w:val="22"/>
        </w:rPr>
      </w:pPr>
    </w:p>
    <w:p w14:paraId="0A01B7E2" w14:textId="77777777" w:rsidR="000140F4" w:rsidRPr="001A1F0F" w:rsidRDefault="000140F4" w:rsidP="000140F4">
      <w:pPr>
        <w:rPr>
          <w:rFonts w:cs="Arial"/>
          <w:sz w:val="22"/>
        </w:rPr>
      </w:pPr>
      <w:r w:rsidRPr="001A1F0F">
        <w:rPr>
          <w:rFonts w:cs="Arial"/>
          <w:sz w:val="22"/>
        </w:rPr>
        <w:t>V primeru, da izvajalec ne izpolnjuje pogodbenih obveznosti na način, predviden v pogodbi o izvedbi javnega naročila, lahko začne naročnik ustrezne postopke za njeno prekinitev ter zahteva unovčenje zavarovanja za dobro izvedbo pogodbenih obveznosti.</w:t>
      </w:r>
    </w:p>
    <w:p w14:paraId="7EF81EEE" w14:textId="77777777" w:rsidR="000140F4" w:rsidRPr="001A1F0F" w:rsidRDefault="000140F4" w:rsidP="000140F4">
      <w:pPr>
        <w:rPr>
          <w:rFonts w:cs="Arial"/>
          <w:sz w:val="22"/>
        </w:rPr>
      </w:pPr>
    </w:p>
    <w:p w14:paraId="0FC79BC2" w14:textId="77777777" w:rsidR="000140F4" w:rsidRPr="001A1F0F" w:rsidRDefault="000140F4" w:rsidP="000140F4">
      <w:pPr>
        <w:rPr>
          <w:rFonts w:cs="Arial"/>
          <w:sz w:val="22"/>
        </w:rPr>
      </w:pPr>
      <w:r w:rsidRPr="001A1F0F">
        <w:rPr>
          <w:rFonts w:cs="Arial"/>
          <w:sz w:val="22"/>
        </w:rPr>
        <w:t>VIII. POOBLAŠČENI PREDSTAVNIKI IN STROKOVNI NADZOR</w:t>
      </w:r>
    </w:p>
    <w:p w14:paraId="77AF085C" w14:textId="77777777" w:rsidR="000140F4" w:rsidRPr="001A1F0F" w:rsidRDefault="000140F4" w:rsidP="000140F4">
      <w:pPr>
        <w:rPr>
          <w:rFonts w:cs="Arial"/>
          <w:sz w:val="22"/>
        </w:rPr>
      </w:pPr>
    </w:p>
    <w:p w14:paraId="10E0BC0B" w14:textId="77777777" w:rsidR="000140F4" w:rsidRPr="001A1F0F" w:rsidRDefault="000140F4" w:rsidP="000140F4">
      <w:pPr>
        <w:numPr>
          <w:ilvl w:val="0"/>
          <w:numId w:val="34"/>
        </w:numPr>
        <w:jc w:val="center"/>
        <w:rPr>
          <w:rFonts w:cs="Arial"/>
          <w:sz w:val="22"/>
        </w:rPr>
      </w:pPr>
      <w:r w:rsidRPr="001A1F0F">
        <w:rPr>
          <w:rFonts w:cs="Arial"/>
          <w:sz w:val="22"/>
        </w:rPr>
        <w:t>člen</w:t>
      </w:r>
    </w:p>
    <w:p w14:paraId="189AA6F9" w14:textId="77777777" w:rsidR="000140F4" w:rsidRPr="001A1F0F" w:rsidRDefault="000140F4" w:rsidP="000140F4">
      <w:pPr>
        <w:ind w:left="1065"/>
        <w:rPr>
          <w:rFonts w:cs="Arial"/>
          <w:sz w:val="22"/>
        </w:rPr>
      </w:pPr>
    </w:p>
    <w:p w14:paraId="0004620C" w14:textId="1BC9CA08" w:rsidR="003C6C12" w:rsidRDefault="003C6C12" w:rsidP="003C6C12">
      <w:pPr>
        <w:rPr>
          <w:rFonts w:cs="Arial"/>
          <w:sz w:val="22"/>
        </w:rPr>
      </w:pPr>
      <w:r w:rsidRPr="003C6C12">
        <w:rPr>
          <w:rFonts w:cs="Arial"/>
          <w:sz w:val="22"/>
        </w:rPr>
        <w:t>Naročnik za svojega pooblaščenca (zastopnika) po tej pogodbi imenuje g.</w:t>
      </w:r>
      <w:r w:rsidR="002074EC">
        <w:rPr>
          <w:rFonts w:cs="Arial"/>
          <w:sz w:val="22"/>
        </w:rPr>
        <w:t xml:space="preserve"> </w:t>
      </w:r>
      <w:r w:rsidR="0064037C">
        <w:rPr>
          <w:rFonts w:cs="Arial"/>
          <w:sz w:val="22"/>
        </w:rPr>
        <w:t>Denis ZORE</w:t>
      </w:r>
      <w:r w:rsidR="002074EC">
        <w:rPr>
          <w:rFonts w:cs="Arial"/>
          <w:sz w:val="22"/>
        </w:rPr>
        <w:t xml:space="preserve">. </w:t>
      </w:r>
    </w:p>
    <w:p w14:paraId="433213B1" w14:textId="77777777" w:rsidR="003C6C12" w:rsidRPr="001A1F0F" w:rsidRDefault="003C6C12" w:rsidP="003C6C12">
      <w:pPr>
        <w:rPr>
          <w:rFonts w:cs="Arial"/>
          <w:sz w:val="22"/>
        </w:rPr>
      </w:pPr>
    </w:p>
    <w:p w14:paraId="732A4304" w14:textId="77777777" w:rsidR="000140F4" w:rsidRPr="001A1F0F" w:rsidRDefault="000140F4" w:rsidP="000140F4">
      <w:pPr>
        <w:rPr>
          <w:rFonts w:cs="Arial"/>
          <w:sz w:val="22"/>
        </w:rPr>
      </w:pPr>
      <w:r w:rsidRPr="001A1F0F">
        <w:rPr>
          <w:rFonts w:cs="Arial"/>
          <w:sz w:val="22"/>
        </w:rPr>
        <w:t>Izvajalec je dolžan vso pisno korespondenco pošiljati predstavniku pogodbene stranke naročnika.</w:t>
      </w:r>
    </w:p>
    <w:p w14:paraId="3759F6BA" w14:textId="77777777" w:rsidR="000140F4" w:rsidRPr="001A1F0F" w:rsidRDefault="000140F4" w:rsidP="000140F4">
      <w:pPr>
        <w:rPr>
          <w:rFonts w:cs="Arial"/>
          <w:sz w:val="22"/>
        </w:rPr>
      </w:pPr>
    </w:p>
    <w:p w14:paraId="115B043B" w14:textId="77777777" w:rsidR="000140F4" w:rsidRPr="001A1F0F" w:rsidRDefault="000140F4" w:rsidP="000140F4">
      <w:pPr>
        <w:rPr>
          <w:rFonts w:cs="Arial"/>
          <w:sz w:val="22"/>
        </w:rPr>
      </w:pPr>
      <w:r w:rsidRPr="001A1F0F">
        <w:rPr>
          <w:rFonts w:cs="Arial"/>
          <w:sz w:val="22"/>
        </w:rPr>
        <w:t>Nadzornik del, ki jih po tej pogodbi izvaja za naročnika, je v skladu z določili</w:t>
      </w:r>
      <w:r w:rsidRPr="001A1F0F">
        <w:rPr>
          <w:rFonts w:cs="Arial"/>
          <w:color w:val="00B050"/>
          <w:sz w:val="22"/>
        </w:rPr>
        <w:t xml:space="preserve"> </w:t>
      </w:r>
      <w:r w:rsidRPr="001A1F0F">
        <w:rPr>
          <w:rFonts w:cs="Arial"/>
          <w:bCs/>
          <w:sz w:val="22"/>
        </w:rPr>
        <w:t>Gradbenega zakona (</w:t>
      </w:r>
      <w:r w:rsidR="002074EC">
        <w:rPr>
          <w:rFonts w:cs="Arial"/>
          <w:bCs/>
          <w:sz w:val="22"/>
        </w:rPr>
        <w:t xml:space="preserve">Uradni list RS, št. 199/21, 105/22 – ZZNŠPP, 133/23, 85/24 – ZAID-A, 47/25 – </w:t>
      </w:r>
      <w:proofErr w:type="spellStart"/>
      <w:r w:rsidR="002074EC">
        <w:rPr>
          <w:rFonts w:cs="Arial"/>
          <w:bCs/>
          <w:sz w:val="22"/>
        </w:rPr>
        <w:t>odl</w:t>
      </w:r>
      <w:proofErr w:type="spellEnd"/>
      <w:r w:rsidR="002074EC">
        <w:rPr>
          <w:rFonts w:cs="Arial"/>
          <w:bCs/>
          <w:sz w:val="22"/>
        </w:rPr>
        <w:t>. US in 75/25</w:t>
      </w:r>
      <w:r w:rsidR="003131B2" w:rsidRPr="003131B2">
        <w:rPr>
          <w:rFonts w:cs="Arial"/>
          <w:bCs/>
          <w:sz w:val="22"/>
        </w:rPr>
        <w:t xml:space="preserve"> – GZ-1</w:t>
      </w:r>
      <w:r w:rsidRPr="001A1F0F">
        <w:rPr>
          <w:rFonts w:cs="Arial"/>
          <w:bCs/>
          <w:sz w:val="22"/>
        </w:rPr>
        <w:t xml:space="preserve">) </w:t>
      </w:r>
      <w:r w:rsidRPr="001A1F0F">
        <w:rPr>
          <w:rFonts w:cs="Arial"/>
          <w:sz w:val="22"/>
        </w:rPr>
        <w:t>podjetje (navedba podjetja), ki za:</w:t>
      </w:r>
    </w:p>
    <w:p w14:paraId="6BBE09EC" w14:textId="77777777" w:rsidR="000140F4" w:rsidRPr="001A1F0F" w:rsidRDefault="000140F4" w:rsidP="000140F4">
      <w:pPr>
        <w:numPr>
          <w:ilvl w:val="0"/>
          <w:numId w:val="32"/>
        </w:numPr>
        <w:rPr>
          <w:rFonts w:cs="Arial"/>
          <w:sz w:val="22"/>
        </w:rPr>
      </w:pPr>
      <w:r w:rsidRPr="001A1F0F">
        <w:rPr>
          <w:rFonts w:cs="Arial"/>
          <w:sz w:val="22"/>
        </w:rPr>
        <w:t>Vodjo nadzora  nad gradnjo imenuje g. (navedba vodje nadzora nad gradnjo).</w:t>
      </w:r>
    </w:p>
    <w:p w14:paraId="0DE691E0" w14:textId="77777777" w:rsidR="00C75FCA" w:rsidRPr="001A1F0F" w:rsidRDefault="00C75FCA" w:rsidP="000140F4">
      <w:pPr>
        <w:rPr>
          <w:rFonts w:cs="Arial"/>
          <w:sz w:val="22"/>
        </w:rPr>
      </w:pPr>
    </w:p>
    <w:p w14:paraId="4AE92BE7" w14:textId="55AC96AF" w:rsidR="000140F4" w:rsidRPr="001A1F0F" w:rsidRDefault="000140F4" w:rsidP="000140F4">
      <w:pPr>
        <w:rPr>
          <w:rFonts w:cs="Arial"/>
          <w:sz w:val="22"/>
        </w:rPr>
      </w:pPr>
      <w:r w:rsidRPr="001A1F0F">
        <w:rPr>
          <w:rFonts w:cs="Arial"/>
          <w:sz w:val="22"/>
        </w:rPr>
        <w:t xml:space="preserve">Nadzornik oziroma vodja nadzora nad gradnjo zagotovi in odgovarja za izvedbo vseh potrebnih ukrepov in izdelavo zahtevane dokumentacije za zagotavljanje varnosti in zdravja pri delu, ki jih naročniku - nalaga Uredba o zagotavljanju varnosti in zdravja pri delu na začasnih in premičnih gradbiščih (Ur. l. RS, št. 83/05, 43/11 – ZVDZ-1). </w:t>
      </w:r>
    </w:p>
    <w:p w14:paraId="27200ADE" w14:textId="77777777" w:rsidR="00940FA5" w:rsidRDefault="00940FA5" w:rsidP="000140F4">
      <w:pPr>
        <w:rPr>
          <w:rFonts w:cs="Arial"/>
          <w:sz w:val="22"/>
        </w:rPr>
      </w:pPr>
    </w:p>
    <w:p w14:paraId="6E461EEC" w14:textId="79D7ED2D" w:rsidR="000140F4" w:rsidRPr="001A1F0F" w:rsidRDefault="000140F4" w:rsidP="000140F4">
      <w:pPr>
        <w:rPr>
          <w:rFonts w:cs="Arial"/>
          <w:sz w:val="22"/>
        </w:rPr>
      </w:pPr>
      <w:r w:rsidRPr="001A1F0F">
        <w:rPr>
          <w:rFonts w:cs="Arial"/>
          <w:sz w:val="22"/>
        </w:rPr>
        <w:t xml:space="preserve">Naročnik in Nadzornik dogovorita posebno pogodbo o izvajanju inženirskih storitev (nadzor nad gradnjo) pri </w:t>
      </w:r>
      <w:r w:rsidR="005A0FC0">
        <w:rPr>
          <w:rFonts w:cs="Arial"/>
          <w:sz w:val="22"/>
        </w:rPr>
        <w:t>Obnova Vrtca Trbovlje – enota Ciciban</w:t>
      </w:r>
      <w:r w:rsidRPr="001A1F0F">
        <w:rPr>
          <w:rFonts w:cs="Arial"/>
          <w:sz w:val="22"/>
        </w:rPr>
        <w:t>.</w:t>
      </w:r>
    </w:p>
    <w:p w14:paraId="131D340E" w14:textId="77777777" w:rsidR="00D13AF9" w:rsidRDefault="00D13AF9" w:rsidP="000140F4">
      <w:pPr>
        <w:rPr>
          <w:rFonts w:cs="Arial"/>
          <w:sz w:val="22"/>
        </w:rPr>
      </w:pPr>
    </w:p>
    <w:p w14:paraId="6262BB59" w14:textId="77777777" w:rsidR="00163508" w:rsidRDefault="000140F4" w:rsidP="000140F4">
      <w:pPr>
        <w:rPr>
          <w:rFonts w:cs="Arial"/>
          <w:sz w:val="22"/>
        </w:rPr>
      </w:pPr>
      <w:r w:rsidRPr="001A1F0F">
        <w:rPr>
          <w:rFonts w:cs="Arial"/>
          <w:sz w:val="22"/>
        </w:rPr>
        <w:t>Nadzornik bo gradbeni dnevnik (in knjigo obračunskih izmer) pregledoval in potrjeval sproti ter sprejemal obvestila izvajalca in obveščal naročnika.</w:t>
      </w:r>
    </w:p>
    <w:p w14:paraId="00BA435E" w14:textId="77777777" w:rsidR="007E0056" w:rsidRPr="001A1F0F" w:rsidRDefault="007E0056" w:rsidP="000140F4">
      <w:pPr>
        <w:rPr>
          <w:rFonts w:cs="Arial"/>
          <w:sz w:val="22"/>
        </w:rPr>
      </w:pPr>
    </w:p>
    <w:p w14:paraId="04B70E32" w14:textId="77777777" w:rsidR="000140F4" w:rsidRDefault="000140F4" w:rsidP="000140F4">
      <w:pPr>
        <w:rPr>
          <w:rFonts w:cs="Arial"/>
          <w:sz w:val="22"/>
        </w:rPr>
      </w:pPr>
      <w:r>
        <w:rPr>
          <w:rFonts w:cs="Arial"/>
          <w:sz w:val="22"/>
        </w:rPr>
        <w:t>IX. VODSTVO GRADBIŠČA</w:t>
      </w:r>
    </w:p>
    <w:p w14:paraId="7DA84B9C" w14:textId="77777777" w:rsidR="000140F4" w:rsidRPr="001A1F0F" w:rsidRDefault="000140F4" w:rsidP="000140F4">
      <w:pPr>
        <w:rPr>
          <w:rFonts w:cs="Arial"/>
          <w:sz w:val="22"/>
        </w:rPr>
      </w:pPr>
    </w:p>
    <w:p w14:paraId="3C6994E5" w14:textId="77777777" w:rsidR="000140F4" w:rsidRPr="001A1F0F" w:rsidRDefault="000140F4" w:rsidP="000140F4">
      <w:pPr>
        <w:numPr>
          <w:ilvl w:val="0"/>
          <w:numId w:val="34"/>
        </w:numPr>
        <w:jc w:val="center"/>
        <w:rPr>
          <w:rFonts w:cs="Arial"/>
          <w:sz w:val="22"/>
        </w:rPr>
      </w:pPr>
      <w:r w:rsidRPr="001A1F0F">
        <w:rPr>
          <w:rFonts w:cs="Arial"/>
          <w:sz w:val="22"/>
        </w:rPr>
        <w:t>člen</w:t>
      </w:r>
    </w:p>
    <w:p w14:paraId="3981DB1A" w14:textId="77777777" w:rsidR="000140F4" w:rsidRPr="001A1F0F" w:rsidRDefault="000140F4" w:rsidP="000140F4">
      <w:pPr>
        <w:ind w:left="1065"/>
        <w:rPr>
          <w:rFonts w:cs="Arial"/>
          <w:sz w:val="22"/>
        </w:rPr>
      </w:pPr>
    </w:p>
    <w:p w14:paraId="45BF39FB" w14:textId="77777777" w:rsidR="000140F4" w:rsidRPr="001A1F0F" w:rsidRDefault="000140F4" w:rsidP="000140F4">
      <w:pPr>
        <w:rPr>
          <w:rFonts w:cs="Arial"/>
          <w:sz w:val="22"/>
        </w:rPr>
      </w:pPr>
      <w:r w:rsidRPr="001A1F0F">
        <w:rPr>
          <w:rFonts w:cs="Arial"/>
          <w:sz w:val="22"/>
        </w:rPr>
        <w:t>Izvajalec za svojega pooblaščenca (zastopnika) po tej pogodbi imenuje (navedba pooblaščenca), ki ga na gradbišču zastopa kot vodja gradnje (vodstvo gradbišča).</w:t>
      </w:r>
    </w:p>
    <w:p w14:paraId="54201B3D" w14:textId="77777777" w:rsidR="000140F4" w:rsidRPr="001A1F0F" w:rsidRDefault="000140F4" w:rsidP="000140F4">
      <w:pPr>
        <w:rPr>
          <w:rFonts w:cs="Arial"/>
          <w:sz w:val="22"/>
        </w:rPr>
      </w:pPr>
    </w:p>
    <w:p w14:paraId="6EC1D0D1" w14:textId="77777777" w:rsidR="000140F4" w:rsidRDefault="000140F4" w:rsidP="000140F4">
      <w:pPr>
        <w:rPr>
          <w:rFonts w:cs="Arial"/>
          <w:sz w:val="22"/>
        </w:rPr>
      </w:pPr>
      <w:r w:rsidRPr="001A1F0F">
        <w:rPr>
          <w:rFonts w:cs="Arial"/>
          <w:sz w:val="22"/>
        </w:rPr>
        <w:lastRenderedPageBreak/>
        <w:t>Vodja gradnje bo skrbel, da bo gradbiščna dokumentacija tekoče vodena in stalno na razpolago naročniku in nadzornemu organu ter sprejemal njihova obvestila in odločitve.</w:t>
      </w:r>
    </w:p>
    <w:p w14:paraId="1C74E414" w14:textId="77777777" w:rsidR="002074EC" w:rsidRPr="001A1F0F" w:rsidRDefault="002074EC" w:rsidP="000140F4">
      <w:pPr>
        <w:rPr>
          <w:rFonts w:cs="Arial"/>
          <w:sz w:val="22"/>
        </w:rPr>
      </w:pPr>
    </w:p>
    <w:p w14:paraId="4B5E9A5F" w14:textId="77777777" w:rsidR="000140F4" w:rsidRPr="001A1F0F" w:rsidRDefault="000140F4" w:rsidP="000140F4">
      <w:pPr>
        <w:rPr>
          <w:rFonts w:cs="Arial"/>
          <w:sz w:val="22"/>
        </w:rPr>
      </w:pPr>
      <w:r w:rsidRPr="001A1F0F">
        <w:rPr>
          <w:rFonts w:cs="Arial"/>
          <w:sz w:val="22"/>
        </w:rPr>
        <w:t>V primeru, da nastopijo razlogi, kot na primer malomarno in pomanjkljivo opravljanje delovnih zadolžitev, neredno vodenje dnevnika o izvajanju del in knjige obračunskih izmer, neustrezna izobrazba in praksa ter neustrezna kvaliteta del, neurejenost gradbišča v smislu varnosti za objekte in zaposlene, zamujanje roka, slaba koordinacija del itd., ima naročnik pravico zahtevati ustrezno zamenjavo vodje gradnje.</w:t>
      </w:r>
    </w:p>
    <w:p w14:paraId="075516D1" w14:textId="77777777" w:rsidR="000140F4" w:rsidRPr="001A1F0F" w:rsidRDefault="000140F4" w:rsidP="000140F4">
      <w:pPr>
        <w:rPr>
          <w:rFonts w:cs="Arial"/>
          <w:sz w:val="22"/>
        </w:rPr>
      </w:pPr>
    </w:p>
    <w:p w14:paraId="6658FD68" w14:textId="77777777" w:rsidR="000140F4" w:rsidRPr="001A1F0F" w:rsidRDefault="000140F4" w:rsidP="000140F4">
      <w:pPr>
        <w:rPr>
          <w:rFonts w:cs="Arial"/>
          <w:sz w:val="22"/>
        </w:rPr>
      </w:pPr>
      <w:r w:rsidRPr="001A1F0F">
        <w:rPr>
          <w:rFonts w:cs="Arial"/>
          <w:sz w:val="22"/>
        </w:rPr>
        <w:t>X. ROKI IZVAJANJA DEL</w:t>
      </w:r>
    </w:p>
    <w:p w14:paraId="7EFE626F" w14:textId="77777777" w:rsidR="000140F4" w:rsidRPr="001A1F0F" w:rsidRDefault="000140F4" w:rsidP="000140F4">
      <w:pPr>
        <w:rPr>
          <w:rFonts w:cs="Arial"/>
          <w:sz w:val="22"/>
        </w:rPr>
      </w:pPr>
    </w:p>
    <w:p w14:paraId="00132C7F" w14:textId="77777777" w:rsidR="000140F4" w:rsidRPr="001A1F0F" w:rsidRDefault="000140F4" w:rsidP="000140F4">
      <w:pPr>
        <w:numPr>
          <w:ilvl w:val="0"/>
          <w:numId w:val="34"/>
        </w:numPr>
        <w:jc w:val="center"/>
        <w:rPr>
          <w:rFonts w:cs="Arial"/>
          <w:sz w:val="22"/>
        </w:rPr>
      </w:pPr>
      <w:r w:rsidRPr="001A1F0F">
        <w:rPr>
          <w:rFonts w:cs="Arial"/>
          <w:sz w:val="22"/>
        </w:rPr>
        <w:t>člen</w:t>
      </w:r>
    </w:p>
    <w:p w14:paraId="7A9EB476" w14:textId="77777777" w:rsidR="000140F4" w:rsidRPr="001A1F0F" w:rsidRDefault="000140F4" w:rsidP="000140F4">
      <w:pPr>
        <w:ind w:left="1065"/>
        <w:rPr>
          <w:rFonts w:cs="Arial"/>
          <w:sz w:val="22"/>
        </w:rPr>
      </w:pPr>
    </w:p>
    <w:p w14:paraId="357E1924" w14:textId="77777777" w:rsidR="000140F4" w:rsidRPr="001A1F0F" w:rsidRDefault="000140F4" w:rsidP="000140F4">
      <w:pPr>
        <w:rPr>
          <w:rFonts w:cs="Arial"/>
          <w:sz w:val="22"/>
        </w:rPr>
      </w:pPr>
      <w:r w:rsidRPr="001A1F0F">
        <w:rPr>
          <w:rFonts w:cs="Arial"/>
          <w:sz w:val="22"/>
        </w:rPr>
        <w:t>Izvajalec se zavezuje naročniku v osmih dneh od pričetka veljavnosti te pogodbe v potrditev predložiti terminski plan dela.</w:t>
      </w:r>
    </w:p>
    <w:p w14:paraId="41974E86" w14:textId="77777777" w:rsidR="000140F4" w:rsidRPr="001A1F0F" w:rsidRDefault="000140F4" w:rsidP="000140F4">
      <w:pPr>
        <w:rPr>
          <w:rFonts w:cs="Arial"/>
          <w:sz w:val="22"/>
        </w:rPr>
      </w:pPr>
    </w:p>
    <w:p w14:paraId="64AC395A" w14:textId="77777777" w:rsidR="000140F4" w:rsidRPr="001A1F0F" w:rsidRDefault="000140F4" w:rsidP="000140F4">
      <w:pPr>
        <w:rPr>
          <w:rFonts w:cs="Arial"/>
          <w:sz w:val="22"/>
        </w:rPr>
      </w:pPr>
      <w:r w:rsidRPr="001A1F0F">
        <w:rPr>
          <w:rFonts w:cs="Arial"/>
          <w:sz w:val="22"/>
        </w:rPr>
        <w:t>Naročnik ima pravico predlagati korekcije terminskega plana.</w:t>
      </w:r>
    </w:p>
    <w:p w14:paraId="3E212742" w14:textId="77777777" w:rsidR="000140F4" w:rsidRPr="001A1F0F" w:rsidRDefault="000140F4" w:rsidP="000140F4">
      <w:pPr>
        <w:rPr>
          <w:rFonts w:cs="Arial"/>
          <w:sz w:val="22"/>
        </w:rPr>
      </w:pPr>
    </w:p>
    <w:p w14:paraId="18EBE898" w14:textId="77777777" w:rsidR="000140F4" w:rsidRPr="001A1F0F" w:rsidRDefault="000140F4" w:rsidP="000140F4">
      <w:pPr>
        <w:rPr>
          <w:rFonts w:cs="Arial"/>
          <w:sz w:val="22"/>
        </w:rPr>
      </w:pPr>
      <w:r w:rsidRPr="001A1F0F">
        <w:rPr>
          <w:rFonts w:cs="Arial"/>
          <w:sz w:val="22"/>
        </w:rPr>
        <w:t>Izvajalec mora terminski plan, ki upošteva korekcije iz drugega odstavka naročniku predložiti v roku osmih dni od prejema predloga korekcij iz drugega odstavka tega člena.</w:t>
      </w:r>
    </w:p>
    <w:p w14:paraId="2D46CBFD" w14:textId="77777777" w:rsidR="000140F4" w:rsidRPr="001A1F0F" w:rsidRDefault="000140F4" w:rsidP="000140F4">
      <w:pPr>
        <w:rPr>
          <w:rFonts w:cs="Arial"/>
          <w:sz w:val="22"/>
        </w:rPr>
      </w:pPr>
    </w:p>
    <w:p w14:paraId="100C684E" w14:textId="77777777" w:rsidR="000140F4" w:rsidRPr="001A1F0F" w:rsidRDefault="000140F4" w:rsidP="000140F4">
      <w:pPr>
        <w:rPr>
          <w:rFonts w:cs="Arial"/>
          <w:sz w:val="22"/>
        </w:rPr>
      </w:pPr>
      <w:r w:rsidRPr="001A1F0F">
        <w:rPr>
          <w:rFonts w:cs="Arial"/>
          <w:sz w:val="22"/>
        </w:rPr>
        <w:t>Naročnik se zavezuje, da bo terminski plan, ki je skladen z zahtevami iz predhodnih odstavkov tega člena, izvajalcu potrdil v tridesetih dneh od prejema terminskega plana iz predhodnega odstavka.</w:t>
      </w:r>
    </w:p>
    <w:p w14:paraId="470A1F13" w14:textId="77777777" w:rsidR="000140F4" w:rsidRPr="001A1F0F" w:rsidRDefault="000140F4" w:rsidP="000140F4">
      <w:pPr>
        <w:rPr>
          <w:rFonts w:cs="Arial"/>
          <w:sz w:val="22"/>
        </w:rPr>
      </w:pPr>
    </w:p>
    <w:p w14:paraId="6A56F238" w14:textId="77777777" w:rsidR="000140F4" w:rsidRDefault="000140F4" w:rsidP="000140F4">
      <w:pPr>
        <w:rPr>
          <w:rFonts w:cs="Arial"/>
          <w:sz w:val="22"/>
        </w:rPr>
      </w:pPr>
      <w:r w:rsidRPr="001A1F0F">
        <w:rPr>
          <w:rFonts w:cs="Arial"/>
          <w:sz w:val="22"/>
        </w:rPr>
        <w:t xml:space="preserve">Naročnik si pridržuje pravico spreminjati dinamiko izvajanja del v </w:t>
      </w:r>
      <w:r w:rsidR="003C6C12">
        <w:rPr>
          <w:rFonts w:cs="Arial"/>
          <w:sz w:val="22"/>
        </w:rPr>
        <w:t xml:space="preserve">okviru zagotovljenih sredstev. </w:t>
      </w:r>
    </w:p>
    <w:p w14:paraId="249731C7" w14:textId="77777777" w:rsidR="007E0056" w:rsidRPr="001A1F0F" w:rsidRDefault="007E0056" w:rsidP="000140F4">
      <w:pPr>
        <w:rPr>
          <w:rFonts w:cs="Arial"/>
          <w:sz w:val="22"/>
        </w:rPr>
      </w:pPr>
    </w:p>
    <w:p w14:paraId="575D5431" w14:textId="77777777" w:rsidR="000140F4" w:rsidRPr="001A1F0F" w:rsidRDefault="000140F4" w:rsidP="000140F4">
      <w:pPr>
        <w:numPr>
          <w:ilvl w:val="0"/>
          <w:numId w:val="34"/>
        </w:numPr>
        <w:jc w:val="center"/>
        <w:rPr>
          <w:rFonts w:cs="Arial"/>
          <w:sz w:val="22"/>
        </w:rPr>
      </w:pPr>
      <w:r w:rsidRPr="001A1F0F">
        <w:rPr>
          <w:rFonts w:cs="Arial"/>
          <w:sz w:val="22"/>
        </w:rPr>
        <w:t>člen</w:t>
      </w:r>
    </w:p>
    <w:p w14:paraId="3273BEC8" w14:textId="77777777" w:rsidR="000140F4" w:rsidRPr="001A1F0F" w:rsidRDefault="000140F4" w:rsidP="000140F4">
      <w:pPr>
        <w:ind w:left="1065"/>
        <w:rPr>
          <w:rFonts w:cs="Arial"/>
          <w:sz w:val="22"/>
        </w:rPr>
      </w:pPr>
    </w:p>
    <w:p w14:paraId="1D6AD67A" w14:textId="6755A879" w:rsidR="000140F4" w:rsidRPr="001A1F0F" w:rsidRDefault="000140F4" w:rsidP="000140F4">
      <w:pPr>
        <w:rPr>
          <w:rFonts w:cs="Arial"/>
          <w:sz w:val="22"/>
        </w:rPr>
      </w:pPr>
      <w:r w:rsidRPr="00B33F32">
        <w:rPr>
          <w:rFonts w:cs="Arial"/>
          <w:sz w:val="22"/>
        </w:rPr>
        <w:t xml:space="preserve">Izvajalec se zavezuje, da bo s pogodbenimi deli začel, ko ga bo naročnik uvedel v delo in jih </w:t>
      </w:r>
      <w:r w:rsidRPr="001C647E">
        <w:rPr>
          <w:rFonts w:cs="Arial"/>
          <w:sz w:val="22"/>
        </w:rPr>
        <w:t>dokončal</w:t>
      </w:r>
      <w:r w:rsidR="0064037C">
        <w:rPr>
          <w:rFonts w:cs="Arial"/>
          <w:sz w:val="22"/>
        </w:rPr>
        <w:t xml:space="preserve"> ter pridobil uporabno dovoljenje za objekt </w:t>
      </w:r>
      <w:r w:rsidRPr="001C647E">
        <w:rPr>
          <w:rFonts w:cs="Arial"/>
          <w:sz w:val="22"/>
        </w:rPr>
        <w:t xml:space="preserve">najkasneje do </w:t>
      </w:r>
      <w:r w:rsidR="0064037C">
        <w:rPr>
          <w:rFonts w:cs="Arial"/>
          <w:sz w:val="22"/>
        </w:rPr>
        <w:t>1</w:t>
      </w:r>
      <w:r w:rsidR="003E46EE">
        <w:rPr>
          <w:rFonts w:cs="Arial"/>
          <w:sz w:val="22"/>
        </w:rPr>
        <w:t xml:space="preserve">. </w:t>
      </w:r>
      <w:r w:rsidR="0064037C">
        <w:rPr>
          <w:rFonts w:cs="Arial"/>
          <w:sz w:val="22"/>
        </w:rPr>
        <w:t>3</w:t>
      </w:r>
      <w:r w:rsidR="003E46EE">
        <w:rPr>
          <w:rFonts w:cs="Arial"/>
          <w:sz w:val="22"/>
        </w:rPr>
        <w:t>. 2026</w:t>
      </w:r>
      <w:r w:rsidR="0064037C">
        <w:rPr>
          <w:rFonts w:cs="Arial"/>
          <w:sz w:val="22"/>
        </w:rPr>
        <w:t xml:space="preserve">. </w:t>
      </w:r>
      <w:r w:rsidRPr="001C647E">
        <w:rPr>
          <w:rFonts w:cs="Arial"/>
          <w:sz w:val="22"/>
        </w:rPr>
        <w:t>Izvajalec mora pristopiti k uvedbi v delo na datum, ki ga določi naročnik.</w:t>
      </w:r>
    </w:p>
    <w:p w14:paraId="6C7E0E80" w14:textId="77777777" w:rsidR="003E46EE" w:rsidRPr="001A1F0F" w:rsidRDefault="003E46EE" w:rsidP="000140F4">
      <w:pPr>
        <w:rPr>
          <w:rFonts w:cs="Arial"/>
          <w:sz w:val="22"/>
        </w:rPr>
      </w:pPr>
    </w:p>
    <w:p w14:paraId="30E2208B" w14:textId="77777777" w:rsidR="000140F4" w:rsidRPr="001A1F0F" w:rsidRDefault="000140F4" w:rsidP="000140F4">
      <w:pPr>
        <w:rPr>
          <w:rFonts w:cs="Arial"/>
          <w:sz w:val="22"/>
        </w:rPr>
      </w:pPr>
      <w:r w:rsidRPr="001A1F0F">
        <w:rPr>
          <w:rFonts w:cs="Arial"/>
          <w:sz w:val="22"/>
        </w:rPr>
        <w:t xml:space="preserve">O uvedbi izvajalca v posel se sestavi poseben zapisnik in to ugotovi v dnevniku o izvajanju del. </w:t>
      </w:r>
    </w:p>
    <w:p w14:paraId="6E07389A" w14:textId="77777777" w:rsidR="000140F4" w:rsidRPr="001A1F0F" w:rsidRDefault="000140F4" w:rsidP="000140F4">
      <w:pPr>
        <w:rPr>
          <w:rFonts w:cs="Arial"/>
          <w:sz w:val="22"/>
        </w:rPr>
      </w:pPr>
    </w:p>
    <w:p w14:paraId="2613706C" w14:textId="77777777" w:rsidR="000140F4" w:rsidRPr="001A1F0F" w:rsidRDefault="000140F4" w:rsidP="000140F4">
      <w:pPr>
        <w:rPr>
          <w:rFonts w:cs="Arial"/>
          <w:sz w:val="22"/>
        </w:rPr>
      </w:pPr>
      <w:r w:rsidRPr="001A1F0F">
        <w:rPr>
          <w:rFonts w:cs="Arial"/>
          <w:sz w:val="22"/>
        </w:rPr>
        <w:t>Izvajalec lahko zahteva spremembo dinamike izvajanja del in spremembo končnega roka izvedbe del le ob izpolnjevanju pogojev iz 17. člena te pogodbe.</w:t>
      </w:r>
    </w:p>
    <w:p w14:paraId="52CC981B" w14:textId="77777777" w:rsidR="000140F4" w:rsidRPr="001A1F0F" w:rsidRDefault="000140F4" w:rsidP="000140F4">
      <w:pPr>
        <w:rPr>
          <w:rFonts w:cs="Arial"/>
          <w:sz w:val="22"/>
        </w:rPr>
      </w:pPr>
    </w:p>
    <w:p w14:paraId="0DF4187B" w14:textId="77777777" w:rsidR="000140F4" w:rsidRPr="001A1F0F" w:rsidRDefault="000140F4" w:rsidP="000140F4">
      <w:pPr>
        <w:rPr>
          <w:rFonts w:cs="Arial"/>
          <w:sz w:val="22"/>
        </w:rPr>
      </w:pPr>
      <w:r w:rsidRPr="001A1F0F">
        <w:rPr>
          <w:rFonts w:cs="Arial"/>
          <w:sz w:val="22"/>
        </w:rPr>
        <w:t>Če izvajalec z deli ne začne v pogodbenem ali naknadno določenem roku, sme naročnik ta dela v celoti ali delno oddati drugemu izvajalcu, na stroške izvajalca iz te pogodbe.</w:t>
      </w:r>
    </w:p>
    <w:p w14:paraId="2842D7C1" w14:textId="77777777" w:rsidR="007E0056" w:rsidRDefault="007E0056" w:rsidP="000140F4">
      <w:pPr>
        <w:rPr>
          <w:rFonts w:cs="Arial"/>
          <w:sz w:val="22"/>
        </w:rPr>
      </w:pPr>
    </w:p>
    <w:p w14:paraId="275BE1DA" w14:textId="37BC08B5" w:rsidR="00163508" w:rsidRDefault="000140F4" w:rsidP="000140F4">
      <w:pPr>
        <w:rPr>
          <w:rFonts w:cs="Arial"/>
          <w:sz w:val="22"/>
        </w:rPr>
      </w:pPr>
      <w:r w:rsidRPr="001A1F0F">
        <w:rPr>
          <w:rFonts w:cs="Arial"/>
          <w:sz w:val="22"/>
        </w:rPr>
        <w:t>Rok dokončanja del pomeni uspešno izveden končni interni tehnični pregled, vključno z odpravo vseh pomanjkljivosti, ugotovljenih pri končnem internem tehničnem pregledu in kvalitetnem pregledu ter izročitev vse potrebne dokumentacije</w:t>
      </w:r>
      <w:r w:rsidR="0064037C">
        <w:rPr>
          <w:rFonts w:cs="Arial"/>
          <w:sz w:val="22"/>
        </w:rPr>
        <w:t xml:space="preserve"> in uporabnega dovoljenja</w:t>
      </w:r>
      <w:r w:rsidRPr="001A1F0F">
        <w:rPr>
          <w:rFonts w:cs="Arial"/>
          <w:sz w:val="22"/>
        </w:rPr>
        <w:t xml:space="preserve">, za </w:t>
      </w:r>
      <w:r w:rsidR="003C6C12">
        <w:rPr>
          <w:rFonts w:cs="Arial"/>
          <w:sz w:val="22"/>
        </w:rPr>
        <w:t xml:space="preserve">objekt iz drugega </w:t>
      </w:r>
      <w:r w:rsidRPr="001A1F0F">
        <w:rPr>
          <w:rFonts w:cs="Arial"/>
          <w:sz w:val="22"/>
        </w:rPr>
        <w:t>člena te pogodbe.</w:t>
      </w:r>
    </w:p>
    <w:p w14:paraId="0AF440C4" w14:textId="77777777" w:rsidR="007E0056" w:rsidRPr="001A1F0F" w:rsidRDefault="007E0056" w:rsidP="000140F4">
      <w:pPr>
        <w:rPr>
          <w:rFonts w:cs="Arial"/>
          <w:sz w:val="22"/>
        </w:rPr>
      </w:pPr>
    </w:p>
    <w:p w14:paraId="57654724" w14:textId="77777777" w:rsidR="000140F4" w:rsidRPr="001A1F0F" w:rsidRDefault="000140F4" w:rsidP="000140F4">
      <w:pPr>
        <w:numPr>
          <w:ilvl w:val="0"/>
          <w:numId w:val="34"/>
        </w:numPr>
        <w:jc w:val="center"/>
        <w:rPr>
          <w:rFonts w:cs="Arial"/>
          <w:sz w:val="22"/>
        </w:rPr>
      </w:pPr>
      <w:r w:rsidRPr="001A1F0F">
        <w:rPr>
          <w:rFonts w:cs="Arial"/>
          <w:sz w:val="22"/>
        </w:rPr>
        <w:t>člen</w:t>
      </w:r>
    </w:p>
    <w:p w14:paraId="636702CC" w14:textId="77777777" w:rsidR="000140F4" w:rsidRPr="001A1F0F" w:rsidRDefault="000140F4" w:rsidP="000140F4">
      <w:pPr>
        <w:rPr>
          <w:rFonts w:cs="Arial"/>
          <w:strike/>
          <w:sz w:val="22"/>
        </w:rPr>
      </w:pPr>
    </w:p>
    <w:p w14:paraId="01E33A55" w14:textId="77777777" w:rsidR="000140F4" w:rsidRDefault="000140F4" w:rsidP="000140F4">
      <w:pPr>
        <w:rPr>
          <w:rFonts w:cs="Arial"/>
          <w:sz w:val="22"/>
        </w:rPr>
      </w:pPr>
      <w:r w:rsidRPr="001A1F0F">
        <w:rPr>
          <w:rFonts w:cs="Arial"/>
          <w:sz w:val="22"/>
        </w:rPr>
        <w:t xml:space="preserve">Izvajalec </w:t>
      </w:r>
      <w:r>
        <w:rPr>
          <w:rFonts w:cs="Arial"/>
          <w:sz w:val="22"/>
        </w:rPr>
        <w:t>ima pravico zahtevati</w:t>
      </w:r>
      <w:r w:rsidRPr="001A1F0F">
        <w:rPr>
          <w:rFonts w:cs="Arial"/>
          <w:sz w:val="22"/>
        </w:rPr>
        <w:t xml:space="preserve"> podaljšanj</w:t>
      </w:r>
      <w:r>
        <w:rPr>
          <w:rFonts w:cs="Arial"/>
          <w:sz w:val="22"/>
        </w:rPr>
        <w:t>e</w:t>
      </w:r>
      <w:r w:rsidRPr="001A1F0F">
        <w:rPr>
          <w:rFonts w:cs="Arial"/>
          <w:sz w:val="22"/>
        </w:rPr>
        <w:t xml:space="preserve"> roka </w:t>
      </w:r>
      <w:r>
        <w:rPr>
          <w:rFonts w:cs="Arial"/>
          <w:sz w:val="22"/>
        </w:rPr>
        <w:t xml:space="preserve">za izvedbo del </w:t>
      </w:r>
      <w:r w:rsidRPr="001A1F0F">
        <w:rPr>
          <w:rFonts w:cs="Arial"/>
          <w:sz w:val="22"/>
        </w:rPr>
        <w:t>v naslednjih primerih:</w:t>
      </w:r>
    </w:p>
    <w:p w14:paraId="054189C7" w14:textId="77777777" w:rsidR="000140F4" w:rsidRDefault="000140F4" w:rsidP="000140F4">
      <w:pPr>
        <w:pStyle w:val="Odstavekseznama"/>
        <w:numPr>
          <w:ilvl w:val="0"/>
          <w:numId w:val="37"/>
        </w:numPr>
        <w:rPr>
          <w:rFonts w:cs="Arial"/>
          <w:sz w:val="22"/>
        </w:rPr>
      </w:pPr>
      <w:r>
        <w:rPr>
          <w:rFonts w:cs="Arial"/>
          <w:sz w:val="22"/>
        </w:rPr>
        <w:t>zaradi dodatnih del, izvedenih po pisni zahtevi naročnika,</w:t>
      </w:r>
    </w:p>
    <w:p w14:paraId="3E4F41EE" w14:textId="77777777" w:rsidR="000140F4" w:rsidRDefault="000140F4" w:rsidP="000140F4">
      <w:pPr>
        <w:pStyle w:val="Odstavekseznama"/>
        <w:numPr>
          <w:ilvl w:val="0"/>
          <w:numId w:val="37"/>
        </w:numPr>
        <w:rPr>
          <w:rFonts w:cs="Arial"/>
          <w:sz w:val="22"/>
        </w:rPr>
      </w:pPr>
      <w:r>
        <w:rPr>
          <w:rFonts w:cs="Arial"/>
          <w:sz w:val="22"/>
        </w:rPr>
        <w:t>zaradi ravnanja tretjih oseb, ki onemogočajo izvedbo del in ki niso posledica ravnanja pogodbenih strank,</w:t>
      </w:r>
    </w:p>
    <w:p w14:paraId="01A11F7F" w14:textId="77777777" w:rsidR="000140F4" w:rsidRPr="00E010A6" w:rsidRDefault="000140F4" w:rsidP="000140F4">
      <w:pPr>
        <w:pStyle w:val="Odstavekseznama"/>
        <w:numPr>
          <w:ilvl w:val="0"/>
          <w:numId w:val="37"/>
        </w:numPr>
        <w:rPr>
          <w:rFonts w:cs="Arial"/>
          <w:sz w:val="22"/>
        </w:rPr>
      </w:pPr>
      <w:r w:rsidRPr="00E010A6">
        <w:rPr>
          <w:rFonts w:cs="Arial"/>
          <w:sz w:val="22"/>
        </w:rPr>
        <w:t xml:space="preserve">v primeru višje sile, ki jo definirajo zakonska določila. </w:t>
      </w:r>
    </w:p>
    <w:p w14:paraId="1D41FFBD" w14:textId="77777777" w:rsidR="000140F4" w:rsidRPr="001A1F0F" w:rsidRDefault="000140F4" w:rsidP="000140F4">
      <w:pPr>
        <w:rPr>
          <w:rFonts w:cs="Arial"/>
          <w:sz w:val="22"/>
        </w:rPr>
      </w:pPr>
    </w:p>
    <w:p w14:paraId="07FCBCC6" w14:textId="77777777" w:rsidR="000140F4" w:rsidRDefault="000140F4" w:rsidP="000140F4">
      <w:pPr>
        <w:rPr>
          <w:rFonts w:cs="Arial"/>
          <w:sz w:val="22"/>
        </w:rPr>
      </w:pPr>
      <w:r w:rsidRPr="001A1F0F">
        <w:rPr>
          <w:rFonts w:cs="Arial"/>
          <w:sz w:val="22"/>
        </w:rPr>
        <w:lastRenderedPageBreak/>
        <w:t>Na nastop in prenehanje okoliščin, ki po tej pogodbi lahko vplivajo na spremembo rokov, mora izvajalec opozoriti naročnika pisno in jih takoj evidentirati v gradbenem dnevniku.</w:t>
      </w:r>
      <w:r>
        <w:rPr>
          <w:rFonts w:cs="Arial"/>
          <w:sz w:val="22"/>
        </w:rPr>
        <w:t xml:space="preserve"> </w:t>
      </w:r>
      <w:r w:rsidRPr="001A1F0F">
        <w:rPr>
          <w:rFonts w:cs="Arial"/>
          <w:sz w:val="22"/>
        </w:rPr>
        <w:t>O podaljšanju dokončno odloči naročnik. Zaradi tega se pogodbena cena ne sme spremeniti, niti nima izvajalec pravice do uveljavljanja dodatnih stroškov.</w:t>
      </w:r>
    </w:p>
    <w:p w14:paraId="05E29F02" w14:textId="77777777" w:rsidR="000140F4" w:rsidRDefault="000140F4" w:rsidP="000140F4">
      <w:pPr>
        <w:rPr>
          <w:rFonts w:cs="Arial"/>
          <w:sz w:val="22"/>
        </w:rPr>
      </w:pPr>
    </w:p>
    <w:p w14:paraId="61FACBDB" w14:textId="77777777" w:rsidR="000140F4" w:rsidRPr="00E010A6" w:rsidRDefault="000140F4" w:rsidP="000140F4">
      <w:pPr>
        <w:rPr>
          <w:rFonts w:cs="Arial"/>
          <w:sz w:val="22"/>
        </w:rPr>
      </w:pPr>
      <w:r w:rsidRPr="00E010A6">
        <w:rPr>
          <w:rFonts w:cs="Arial"/>
          <w:sz w:val="22"/>
        </w:rPr>
        <w:t>Pogodbena stranka je dolžna drugo pogodbeno stranko pisno obvestiti o nastanku in vrsti višje sile ter o njenem predvidenem trajanju, in sicer v dveh delovnih dneh po nastanku le-te.</w:t>
      </w:r>
    </w:p>
    <w:p w14:paraId="6D6B749F" w14:textId="77777777" w:rsidR="000140F4" w:rsidRPr="001A1F0F" w:rsidRDefault="000140F4" w:rsidP="000140F4">
      <w:pPr>
        <w:rPr>
          <w:rFonts w:cs="Arial"/>
          <w:sz w:val="22"/>
        </w:rPr>
      </w:pPr>
      <w:r w:rsidRPr="00E010A6">
        <w:rPr>
          <w:rFonts w:cs="Arial"/>
          <w:sz w:val="22"/>
        </w:rPr>
        <w:t>V primeru višje sile ni nobena od pogodbenih strank odgovorna za neizpolnitev svojih obveznosti za čas trajanja višje sile in v obsegu, ki preprečuje izpolnitev pogodbe.</w:t>
      </w:r>
    </w:p>
    <w:p w14:paraId="4E65FB09" w14:textId="77777777" w:rsidR="000140F4" w:rsidRPr="001A1F0F" w:rsidRDefault="000140F4" w:rsidP="000140F4">
      <w:pPr>
        <w:rPr>
          <w:rFonts w:cs="Arial"/>
          <w:sz w:val="22"/>
        </w:rPr>
      </w:pPr>
    </w:p>
    <w:p w14:paraId="395C6B1A" w14:textId="77777777" w:rsidR="000140F4" w:rsidRPr="001A1F0F" w:rsidRDefault="000140F4" w:rsidP="000140F4">
      <w:pPr>
        <w:rPr>
          <w:rFonts w:cs="Arial"/>
          <w:sz w:val="22"/>
        </w:rPr>
      </w:pPr>
      <w:r w:rsidRPr="001A1F0F">
        <w:rPr>
          <w:rFonts w:cs="Arial"/>
          <w:sz w:val="22"/>
        </w:rPr>
        <w:t>Izvajalec lahko predlaga skrajšanje roka za izvajanje del, če bistveno hitreje napreduje z deli, kot je predvideno v pogodbi.</w:t>
      </w:r>
    </w:p>
    <w:p w14:paraId="29858E54" w14:textId="77777777" w:rsidR="000140F4" w:rsidRPr="001A1F0F" w:rsidRDefault="000140F4" w:rsidP="000140F4">
      <w:pPr>
        <w:rPr>
          <w:rFonts w:cs="Arial"/>
          <w:sz w:val="22"/>
        </w:rPr>
      </w:pPr>
    </w:p>
    <w:p w14:paraId="03B1E3BE" w14:textId="77777777" w:rsidR="000140F4" w:rsidRPr="001A1F0F" w:rsidRDefault="000140F4" w:rsidP="000140F4">
      <w:pPr>
        <w:rPr>
          <w:rFonts w:cs="Arial"/>
          <w:sz w:val="22"/>
        </w:rPr>
      </w:pPr>
      <w:r w:rsidRPr="001A1F0F">
        <w:rPr>
          <w:rFonts w:cs="Arial"/>
          <w:sz w:val="22"/>
        </w:rPr>
        <w:t xml:space="preserve">V obeh primerih se sklene dodatek k pogodbi. Izvajalec mora v obeh primerih nasloviti na naročnika obrazloženo vlogo za spremembo dinamike izvajanja del in spremembo končnega roka izvedbe del, kar mora potrditi tudi </w:t>
      </w:r>
      <w:r>
        <w:rPr>
          <w:rFonts w:cs="Arial"/>
          <w:sz w:val="22"/>
        </w:rPr>
        <w:t>odgovorni nadzornik</w:t>
      </w:r>
      <w:r w:rsidRPr="001A1F0F">
        <w:rPr>
          <w:rFonts w:cs="Arial"/>
          <w:sz w:val="22"/>
        </w:rPr>
        <w:t>.</w:t>
      </w:r>
    </w:p>
    <w:p w14:paraId="5A7A9E7A" w14:textId="77777777" w:rsidR="000140F4" w:rsidRDefault="000140F4" w:rsidP="000140F4">
      <w:pPr>
        <w:rPr>
          <w:rFonts w:cs="Arial"/>
          <w:color w:val="FF0000"/>
          <w:sz w:val="22"/>
        </w:rPr>
      </w:pPr>
    </w:p>
    <w:p w14:paraId="2D1E9FD7" w14:textId="77777777" w:rsidR="000140F4" w:rsidRPr="00E010A6" w:rsidRDefault="000140F4" w:rsidP="000140F4">
      <w:pPr>
        <w:rPr>
          <w:rFonts w:cs="Arial"/>
          <w:sz w:val="22"/>
        </w:rPr>
      </w:pPr>
      <w:r w:rsidRPr="00E010A6">
        <w:rPr>
          <w:rFonts w:cs="Arial"/>
          <w:sz w:val="22"/>
        </w:rPr>
        <w:t>Pogodbeni stranki soglasno izključujeta vremenske razmere kot razlog za podaljšanje roka izvedbe.</w:t>
      </w:r>
    </w:p>
    <w:p w14:paraId="0AE6B5B4" w14:textId="77777777" w:rsidR="000140F4" w:rsidRPr="001E482B" w:rsidRDefault="000140F4" w:rsidP="000140F4">
      <w:pPr>
        <w:rPr>
          <w:rFonts w:cs="Arial"/>
          <w:color w:val="FF0000"/>
          <w:sz w:val="22"/>
        </w:rPr>
      </w:pPr>
    </w:p>
    <w:p w14:paraId="4FD56F84" w14:textId="77777777" w:rsidR="000140F4" w:rsidRDefault="000140F4" w:rsidP="000140F4">
      <w:pPr>
        <w:rPr>
          <w:rFonts w:cs="Arial"/>
          <w:sz w:val="22"/>
        </w:rPr>
      </w:pPr>
      <w:r w:rsidRPr="001A1F0F">
        <w:rPr>
          <w:rFonts w:cs="Arial"/>
          <w:sz w:val="22"/>
        </w:rPr>
        <w:t>Spremembo pogodbe za podaljšanje roka se lahko predlaga najkasneje 15 dni pred iztekom rokov iz 16. člena te pogodbe. Skrajšanje roka lahko izvajalec zahteva kadarkoli.</w:t>
      </w:r>
    </w:p>
    <w:p w14:paraId="4A23EC7A" w14:textId="77777777" w:rsidR="000140F4" w:rsidRPr="001A1F0F" w:rsidRDefault="000140F4" w:rsidP="000140F4">
      <w:pPr>
        <w:rPr>
          <w:rFonts w:cs="Arial"/>
          <w:sz w:val="22"/>
        </w:rPr>
      </w:pPr>
    </w:p>
    <w:p w14:paraId="5F33CFC6" w14:textId="77777777" w:rsidR="000140F4" w:rsidRPr="001A1F0F" w:rsidRDefault="000140F4" w:rsidP="000140F4">
      <w:pPr>
        <w:rPr>
          <w:rFonts w:cs="Arial"/>
          <w:sz w:val="22"/>
        </w:rPr>
      </w:pPr>
      <w:r w:rsidRPr="001A1F0F">
        <w:rPr>
          <w:rFonts w:cs="Arial"/>
          <w:sz w:val="22"/>
        </w:rPr>
        <w:t xml:space="preserve">XI. POGODBENA KAZEN </w:t>
      </w:r>
    </w:p>
    <w:p w14:paraId="61B6B565" w14:textId="77777777" w:rsidR="000140F4" w:rsidRPr="001A1F0F" w:rsidRDefault="000140F4" w:rsidP="000140F4">
      <w:pPr>
        <w:rPr>
          <w:rFonts w:cs="Arial"/>
          <w:sz w:val="22"/>
        </w:rPr>
      </w:pPr>
    </w:p>
    <w:p w14:paraId="3959D50F" w14:textId="77777777" w:rsidR="000140F4" w:rsidRPr="001A1F0F" w:rsidRDefault="000140F4" w:rsidP="000140F4">
      <w:pPr>
        <w:numPr>
          <w:ilvl w:val="0"/>
          <w:numId w:val="34"/>
        </w:numPr>
        <w:jc w:val="center"/>
        <w:rPr>
          <w:rFonts w:cs="Arial"/>
          <w:sz w:val="22"/>
        </w:rPr>
      </w:pPr>
      <w:r w:rsidRPr="001A1F0F">
        <w:rPr>
          <w:rFonts w:cs="Arial"/>
          <w:sz w:val="22"/>
        </w:rPr>
        <w:t>člen</w:t>
      </w:r>
    </w:p>
    <w:p w14:paraId="464F7378" w14:textId="77777777" w:rsidR="000140F4" w:rsidRPr="001A1F0F" w:rsidRDefault="000140F4" w:rsidP="000140F4">
      <w:pPr>
        <w:ind w:left="1065"/>
        <w:rPr>
          <w:rFonts w:cs="Arial"/>
          <w:sz w:val="22"/>
        </w:rPr>
      </w:pPr>
    </w:p>
    <w:p w14:paraId="710DA652" w14:textId="77777777" w:rsidR="000140F4" w:rsidRPr="001A1F0F" w:rsidRDefault="000140F4" w:rsidP="000140F4">
      <w:pPr>
        <w:rPr>
          <w:rFonts w:cs="Arial"/>
          <w:sz w:val="22"/>
        </w:rPr>
      </w:pPr>
      <w:r w:rsidRPr="001A1F0F">
        <w:rPr>
          <w:rFonts w:cs="Arial"/>
          <w:sz w:val="22"/>
        </w:rPr>
        <w:t>Če izvajalec po svoji krivdi ne pristopi k uvedbi v delo ali se pri izvedbi del ne drži dogovorjenih rokov, sme naročnik za vsak dan zamude zahtevati plačilo pogodbene kazni v višini 0,2 % od vrednosti pogodbenih del z DDV.</w:t>
      </w:r>
    </w:p>
    <w:p w14:paraId="0B64362D" w14:textId="77777777" w:rsidR="00DE09FC" w:rsidRPr="001A1F0F" w:rsidRDefault="00DE09FC" w:rsidP="000140F4">
      <w:pPr>
        <w:rPr>
          <w:rFonts w:cs="Arial"/>
          <w:sz w:val="22"/>
        </w:rPr>
      </w:pPr>
    </w:p>
    <w:p w14:paraId="6421ECBE" w14:textId="77777777" w:rsidR="000140F4" w:rsidRPr="001A1F0F" w:rsidRDefault="000140F4" w:rsidP="000140F4">
      <w:pPr>
        <w:rPr>
          <w:rFonts w:cs="Arial"/>
          <w:sz w:val="22"/>
        </w:rPr>
      </w:pPr>
      <w:r w:rsidRPr="001A1F0F">
        <w:rPr>
          <w:rFonts w:cs="Arial"/>
          <w:sz w:val="22"/>
        </w:rPr>
        <w:t>Pogodbena kazen iz prvega odstavka skupno ne more preseči 10 % celotne pogodbene vrednosti z DDV.</w:t>
      </w:r>
    </w:p>
    <w:p w14:paraId="04841C47" w14:textId="77777777" w:rsidR="000140F4" w:rsidRPr="001A1F0F" w:rsidRDefault="000140F4" w:rsidP="000140F4">
      <w:pPr>
        <w:rPr>
          <w:rFonts w:cs="Arial"/>
          <w:sz w:val="22"/>
        </w:rPr>
      </w:pPr>
    </w:p>
    <w:p w14:paraId="5B3D8ECE" w14:textId="77777777" w:rsidR="000140F4" w:rsidRDefault="000140F4" w:rsidP="000140F4">
      <w:pPr>
        <w:rPr>
          <w:rFonts w:cs="Arial"/>
          <w:sz w:val="22"/>
        </w:rPr>
      </w:pPr>
      <w:r w:rsidRPr="001A1F0F">
        <w:rPr>
          <w:rFonts w:cs="Arial"/>
          <w:sz w:val="22"/>
        </w:rPr>
        <w:t>Pogodbena kazen se obračuna pri začasnih situacijah in končnem obračunu.</w:t>
      </w:r>
    </w:p>
    <w:p w14:paraId="0BBCE142" w14:textId="77777777" w:rsidR="00DE09FC" w:rsidRPr="001A1F0F" w:rsidRDefault="00DE09FC" w:rsidP="000140F4">
      <w:pPr>
        <w:rPr>
          <w:rFonts w:cs="Arial"/>
          <w:sz w:val="22"/>
        </w:rPr>
      </w:pPr>
    </w:p>
    <w:p w14:paraId="639C6BD2" w14:textId="77777777" w:rsidR="000140F4" w:rsidRPr="001A1F0F" w:rsidRDefault="000140F4" w:rsidP="000140F4">
      <w:pPr>
        <w:rPr>
          <w:rFonts w:cs="Arial"/>
          <w:sz w:val="22"/>
        </w:rPr>
      </w:pPr>
      <w:r w:rsidRPr="001A1F0F">
        <w:rPr>
          <w:rFonts w:cs="Arial"/>
          <w:sz w:val="22"/>
        </w:rPr>
        <w:t>Če je zaradi zamude izvajalca z izvedbo del naročniku povzročena škoda, ki presega vrednost pogodbene kazni, ima naročnik pravico do povrnitve vse škode, ki presega znesek pogodbene kazni.</w:t>
      </w:r>
    </w:p>
    <w:p w14:paraId="02E14237" w14:textId="77777777" w:rsidR="000140F4" w:rsidRPr="001A1F0F" w:rsidRDefault="000140F4" w:rsidP="000140F4">
      <w:pPr>
        <w:rPr>
          <w:rFonts w:cs="Arial"/>
          <w:sz w:val="22"/>
        </w:rPr>
      </w:pPr>
    </w:p>
    <w:p w14:paraId="16B5F32D" w14:textId="77777777" w:rsidR="000140F4" w:rsidRDefault="000140F4" w:rsidP="000140F4">
      <w:pPr>
        <w:rPr>
          <w:rFonts w:cs="Arial"/>
          <w:sz w:val="22"/>
        </w:rPr>
      </w:pPr>
      <w:r w:rsidRPr="001A1F0F">
        <w:rPr>
          <w:rFonts w:cs="Arial"/>
          <w:sz w:val="22"/>
        </w:rPr>
        <w:t>Povračilo tako nastale škode bo naročnik uveljavljal po splošnih načelih odškodninske odgovornosti, neodvisno od uveljavljanja pogodbene kazni.</w:t>
      </w:r>
    </w:p>
    <w:p w14:paraId="5D3ECBDB" w14:textId="77777777" w:rsidR="007E0056" w:rsidRDefault="007E0056" w:rsidP="000140F4">
      <w:pPr>
        <w:rPr>
          <w:rFonts w:cs="Arial"/>
          <w:sz w:val="22"/>
        </w:rPr>
      </w:pPr>
    </w:p>
    <w:p w14:paraId="4D1F7E7A" w14:textId="77777777" w:rsidR="000140F4" w:rsidRDefault="000140F4" w:rsidP="000140F4">
      <w:pPr>
        <w:rPr>
          <w:rFonts w:cs="Arial"/>
          <w:sz w:val="22"/>
        </w:rPr>
      </w:pPr>
      <w:r w:rsidRPr="001A1F0F">
        <w:rPr>
          <w:rFonts w:cs="Arial"/>
          <w:sz w:val="22"/>
        </w:rPr>
        <w:t xml:space="preserve">XII. PREVZEM DEL </w:t>
      </w:r>
    </w:p>
    <w:p w14:paraId="4C43FA11" w14:textId="77777777" w:rsidR="00392ACE" w:rsidRPr="001A1F0F" w:rsidRDefault="00392ACE" w:rsidP="000140F4">
      <w:pPr>
        <w:rPr>
          <w:rFonts w:cs="Arial"/>
          <w:sz w:val="22"/>
        </w:rPr>
      </w:pPr>
    </w:p>
    <w:p w14:paraId="66DD3FA8" w14:textId="77777777" w:rsidR="000140F4" w:rsidRPr="001A1F0F" w:rsidRDefault="000140F4" w:rsidP="000140F4">
      <w:pPr>
        <w:numPr>
          <w:ilvl w:val="0"/>
          <w:numId w:val="34"/>
        </w:numPr>
        <w:jc w:val="center"/>
        <w:rPr>
          <w:rFonts w:cs="Arial"/>
          <w:sz w:val="22"/>
        </w:rPr>
      </w:pPr>
      <w:r w:rsidRPr="001A1F0F">
        <w:rPr>
          <w:rFonts w:cs="Arial"/>
          <w:sz w:val="22"/>
        </w:rPr>
        <w:t>člen</w:t>
      </w:r>
    </w:p>
    <w:p w14:paraId="50DFF5EF" w14:textId="77777777" w:rsidR="000140F4" w:rsidRPr="001A1F0F" w:rsidRDefault="000140F4" w:rsidP="000140F4">
      <w:pPr>
        <w:ind w:left="1065"/>
        <w:rPr>
          <w:rFonts w:cs="Arial"/>
          <w:sz w:val="22"/>
        </w:rPr>
      </w:pPr>
    </w:p>
    <w:p w14:paraId="3AEAACDD" w14:textId="77777777" w:rsidR="000140F4" w:rsidRPr="001A1F0F" w:rsidRDefault="000140F4" w:rsidP="000140F4">
      <w:pPr>
        <w:rPr>
          <w:rFonts w:cs="Arial"/>
          <w:sz w:val="22"/>
        </w:rPr>
      </w:pPr>
      <w:r w:rsidRPr="001A1F0F">
        <w:rPr>
          <w:rFonts w:cs="Arial"/>
          <w:sz w:val="22"/>
        </w:rPr>
        <w:t>Izvajalec je dolžan datum dokončanja del vpisati v gradbeni dnevnik in naročnika takoj pozvati na prevzem del.</w:t>
      </w:r>
    </w:p>
    <w:p w14:paraId="57F6685C" w14:textId="77777777" w:rsidR="000140F4" w:rsidRPr="001A1F0F" w:rsidRDefault="000140F4" w:rsidP="000140F4">
      <w:pPr>
        <w:rPr>
          <w:rFonts w:cs="Arial"/>
          <w:sz w:val="22"/>
        </w:rPr>
      </w:pPr>
    </w:p>
    <w:p w14:paraId="230E759A" w14:textId="77777777" w:rsidR="000140F4" w:rsidRPr="001A1F0F" w:rsidRDefault="000140F4" w:rsidP="000140F4">
      <w:pPr>
        <w:rPr>
          <w:rFonts w:cs="Arial"/>
          <w:sz w:val="22"/>
        </w:rPr>
      </w:pPr>
      <w:r w:rsidRPr="001A1F0F">
        <w:rPr>
          <w:rFonts w:cs="Arial"/>
          <w:sz w:val="22"/>
        </w:rPr>
        <w:t>Naročnik je dolžan v najkrajšem možnem času po obvestilu izvajalca začeti s postopkom za izvedbo internega tehničnega pregleda. Za dan uspešnega zaključka in prevzema del se šteje dan, ko je uspešno opravljen interni tehnični pregled.</w:t>
      </w:r>
    </w:p>
    <w:p w14:paraId="7CC26929" w14:textId="77777777" w:rsidR="000140F4" w:rsidRPr="001A1F0F" w:rsidRDefault="000140F4" w:rsidP="000140F4">
      <w:pPr>
        <w:rPr>
          <w:rFonts w:cs="Arial"/>
          <w:sz w:val="22"/>
        </w:rPr>
      </w:pPr>
    </w:p>
    <w:p w14:paraId="49495064" w14:textId="77777777" w:rsidR="000140F4" w:rsidRPr="001A1F0F" w:rsidRDefault="000140F4" w:rsidP="000140F4">
      <w:pPr>
        <w:rPr>
          <w:rFonts w:cs="Arial"/>
          <w:sz w:val="22"/>
        </w:rPr>
      </w:pPr>
      <w:r w:rsidRPr="001A1F0F">
        <w:rPr>
          <w:rFonts w:cs="Arial"/>
          <w:sz w:val="22"/>
        </w:rPr>
        <w:lastRenderedPageBreak/>
        <w:t>O dokončanju in prevzemu del sestavijo pooblaščeni predstavniki pogodbenih strank primopredajni zapisnik, v katerem natančno ugotovijo predvsem:</w:t>
      </w:r>
    </w:p>
    <w:p w14:paraId="1C9DE7F8" w14:textId="77777777" w:rsidR="000140F4" w:rsidRPr="001A1F0F" w:rsidRDefault="000140F4" w:rsidP="000140F4">
      <w:pPr>
        <w:numPr>
          <w:ilvl w:val="0"/>
          <w:numId w:val="32"/>
        </w:numPr>
        <w:rPr>
          <w:rFonts w:cs="Arial"/>
          <w:sz w:val="22"/>
        </w:rPr>
      </w:pPr>
      <w:r w:rsidRPr="001A1F0F">
        <w:rPr>
          <w:rFonts w:cs="Arial"/>
          <w:sz w:val="22"/>
        </w:rPr>
        <w:t>ali izvedena dela ustrezajo določilom te pogodbe, veljavnim zakonskim predpisom in pravilom stroke;</w:t>
      </w:r>
    </w:p>
    <w:p w14:paraId="70D8CE30" w14:textId="77777777" w:rsidR="000140F4" w:rsidRPr="001A1F0F" w:rsidRDefault="000140F4" w:rsidP="000140F4">
      <w:pPr>
        <w:numPr>
          <w:ilvl w:val="0"/>
          <w:numId w:val="32"/>
        </w:numPr>
        <w:rPr>
          <w:rFonts w:cs="Arial"/>
          <w:sz w:val="22"/>
        </w:rPr>
      </w:pPr>
      <w:r w:rsidRPr="001A1F0F">
        <w:rPr>
          <w:rFonts w:cs="Arial"/>
          <w:sz w:val="22"/>
        </w:rPr>
        <w:t>datume začetka in končanja del ter datum prevzema del;</w:t>
      </w:r>
    </w:p>
    <w:p w14:paraId="486AF103" w14:textId="77777777" w:rsidR="000140F4" w:rsidRPr="001A1F0F" w:rsidRDefault="000140F4" w:rsidP="000140F4">
      <w:pPr>
        <w:numPr>
          <w:ilvl w:val="0"/>
          <w:numId w:val="32"/>
        </w:numPr>
        <w:rPr>
          <w:rFonts w:cs="Arial"/>
          <w:sz w:val="22"/>
        </w:rPr>
      </w:pPr>
      <w:r w:rsidRPr="001A1F0F">
        <w:rPr>
          <w:rFonts w:cs="Arial"/>
          <w:sz w:val="22"/>
        </w:rPr>
        <w:t>kakovost izvedenih del in pripombe naročnika v zvezi z njihovo kakovostjo;</w:t>
      </w:r>
    </w:p>
    <w:p w14:paraId="49ACD762" w14:textId="77777777" w:rsidR="000140F4" w:rsidRPr="001A1F0F" w:rsidRDefault="000140F4" w:rsidP="000140F4">
      <w:pPr>
        <w:numPr>
          <w:ilvl w:val="0"/>
          <w:numId w:val="32"/>
        </w:numPr>
        <w:rPr>
          <w:rFonts w:cs="Arial"/>
          <w:sz w:val="22"/>
        </w:rPr>
      </w:pPr>
      <w:r w:rsidRPr="001A1F0F">
        <w:rPr>
          <w:rFonts w:cs="Arial"/>
          <w:sz w:val="22"/>
        </w:rPr>
        <w:t>morebitna odprta, med predstavniki pogodbenih strank sporna vprašanja tehnične narave.</w:t>
      </w:r>
    </w:p>
    <w:p w14:paraId="06CF9589" w14:textId="77777777" w:rsidR="000140F4" w:rsidRPr="001A1F0F" w:rsidRDefault="000140F4" w:rsidP="000140F4">
      <w:pPr>
        <w:rPr>
          <w:rFonts w:cs="Arial"/>
          <w:sz w:val="22"/>
        </w:rPr>
      </w:pPr>
    </w:p>
    <w:p w14:paraId="64A84E75" w14:textId="77777777" w:rsidR="000140F4" w:rsidRPr="001A1F0F" w:rsidRDefault="000140F4" w:rsidP="000140F4">
      <w:pPr>
        <w:rPr>
          <w:rFonts w:cs="Arial"/>
          <w:sz w:val="22"/>
        </w:rPr>
      </w:pPr>
      <w:r w:rsidRPr="001A1F0F">
        <w:rPr>
          <w:rFonts w:cs="Arial"/>
          <w:sz w:val="22"/>
        </w:rPr>
        <w:t>Če se naročnik v roku 8 dni ne odzove pozivu izvajalca naj prevzame dela, sestavi izvajalec prevzemni zapisnik v njegovi odsotnosti.</w:t>
      </w:r>
    </w:p>
    <w:p w14:paraId="27D6C65B" w14:textId="77777777" w:rsidR="000140F4" w:rsidRPr="001A1F0F" w:rsidRDefault="000140F4" w:rsidP="000140F4">
      <w:pPr>
        <w:rPr>
          <w:rFonts w:cs="Arial"/>
          <w:sz w:val="22"/>
        </w:rPr>
      </w:pPr>
    </w:p>
    <w:p w14:paraId="75846174" w14:textId="77777777" w:rsidR="000140F4" w:rsidRPr="001A1F0F" w:rsidRDefault="000140F4" w:rsidP="000140F4">
      <w:pPr>
        <w:rPr>
          <w:rFonts w:cs="Arial"/>
          <w:sz w:val="22"/>
        </w:rPr>
      </w:pPr>
      <w:r w:rsidRPr="001A1F0F">
        <w:rPr>
          <w:rFonts w:cs="Arial"/>
          <w:sz w:val="22"/>
        </w:rPr>
        <w:t>Z dnem izročitve zapisnika naročniku nastopijo pravne posledice, povezane z izročitvijo in prevzemom del.</w:t>
      </w:r>
    </w:p>
    <w:p w14:paraId="729B9B85" w14:textId="77777777" w:rsidR="000140F4" w:rsidRPr="001A1F0F" w:rsidRDefault="000140F4" w:rsidP="000140F4">
      <w:pPr>
        <w:rPr>
          <w:rFonts w:cs="Arial"/>
          <w:sz w:val="22"/>
        </w:rPr>
      </w:pPr>
    </w:p>
    <w:p w14:paraId="56AA2B3C" w14:textId="77777777" w:rsidR="000140F4" w:rsidRPr="001A1F0F" w:rsidRDefault="000140F4" w:rsidP="000140F4">
      <w:pPr>
        <w:rPr>
          <w:rFonts w:cs="Arial"/>
          <w:sz w:val="22"/>
        </w:rPr>
      </w:pPr>
      <w:r w:rsidRPr="001A1F0F">
        <w:rPr>
          <w:rFonts w:cs="Arial"/>
          <w:sz w:val="22"/>
        </w:rPr>
        <w:t>Če pogodbene stranke s primopredajnim zapisnikom ugotovijo, da mora izvajalec določena dela dokončati, popraviti ali jih takoj ponovno izvesti, pa izvajalec tega v s strani naročnika postavljenem roku ne stori, sme naročnik dela naročiti drugemu izvajalcu, ki jih le-ta izvede na izvajalčev račun s pribitkom vseh stroškov, ki jih je utrpel naročnik.</w:t>
      </w:r>
    </w:p>
    <w:p w14:paraId="5949889E" w14:textId="77777777" w:rsidR="000140F4" w:rsidRPr="001A1F0F" w:rsidRDefault="000140F4" w:rsidP="000140F4">
      <w:pPr>
        <w:rPr>
          <w:rFonts w:cs="Arial"/>
          <w:sz w:val="22"/>
        </w:rPr>
      </w:pPr>
    </w:p>
    <w:p w14:paraId="489C1E62" w14:textId="2508428E" w:rsidR="00DE09FC" w:rsidRDefault="000140F4" w:rsidP="000140F4">
      <w:pPr>
        <w:rPr>
          <w:rFonts w:cs="Arial"/>
          <w:sz w:val="22"/>
        </w:rPr>
      </w:pPr>
      <w:r w:rsidRPr="001A1F0F">
        <w:rPr>
          <w:rFonts w:cs="Arial"/>
          <w:sz w:val="22"/>
        </w:rPr>
        <w:t>Če pogodbene stranke s primopredajnim zapisnikom ugotovijo, da mora izvajalec določena dela dokončati, popraviti ali jih takoj ponovno izvesti, se šteje, da so bila dela uspešno dokončana in prevzeta (oziroma predana) šele takrat, ko izvajalec izpolni zahteve naročnika iz primopredajnega zapisnika in se sestavi nov zapisnik o odpravi s primopredajnim zapisnikom ugotovljenih pomanjkljivosti.</w:t>
      </w:r>
    </w:p>
    <w:p w14:paraId="33DD14D1" w14:textId="77777777" w:rsidR="00DE09FC" w:rsidRPr="001A1F0F" w:rsidRDefault="00DE09FC" w:rsidP="000140F4">
      <w:pPr>
        <w:rPr>
          <w:rFonts w:cs="Arial"/>
          <w:sz w:val="22"/>
        </w:rPr>
      </w:pPr>
    </w:p>
    <w:p w14:paraId="7D301585" w14:textId="77777777" w:rsidR="000140F4" w:rsidRPr="001A1F0F" w:rsidRDefault="000140F4" w:rsidP="000140F4">
      <w:pPr>
        <w:numPr>
          <w:ilvl w:val="0"/>
          <w:numId w:val="34"/>
        </w:numPr>
        <w:jc w:val="center"/>
        <w:rPr>
          <w:rFonts w:cs="Arial"/>
          <w:sz w:val="22"/>
        </w:rPr>
      </w:pPr>
      <w:r w:rsidRPr="001A1F0F">
        <w:rPr>
          <w:rFonts w:cs="Arial"/>
          <w:sz w:val="22"/>
        </w:rPr>
        <w:t>člen</w:t>
      </w:r>
    </w:p>
    <w:p w14:paraId="38B68734" w14:textId="77777777" w:rsidR="000140F4" w:rsidRPr="001A1F0F" w:rsidRDefault="000140F4" w:rsidP="000140F4">
      <w:pPr>
        <w:ind w:left="1065"/>
        <w:rPr>
          <w:rFonts w:cs="Arial"/>
          <w:sz w:val="22"/>
        </w:rPr>
      </w:pPr>
    </w:p>
    <w:p w14:paraId="4D6DA158" w14:textId="77777777" w:rsidR="000140F4" w:rsidRPr="001A1F0F" w:rsidRDefault="000140F4" w:rsidP="000140F4">
      <w:pPr>
        <w:rPr>
          <w:rFonts w:cs="Arial"/>
          <w:sz w:val="22"/>
        </w:rPr>
      </w:pPr>
      <w:r w:rsidRPr="001A1F0F">
        <w:rPr>
          <w:rFonts w:cs="Arial"/>
          <w:sz w:val="22"/>
        </w:rPr>
        <w:t>Pogodbeni stranki sta sporazumni, da takoj po uspešni predaji oziroma sprejemu vseh del iz 2. člena te pogodbe začnejo z izdelavo končnega obračuna, ki ga izdelajo v najkrajšem možnem času, vendar ne pozneje kot v 10 dneh od dneva uspešne predaje oziroma sprejema vseh del oziroma v 10 dneh od izdaje potrdila o odpravi pomanjkljivosti na vseh objektih iz</w:t>
      </w:r>
      <w:r w:rsidR="007E0056">
        <w:rPr>
          <w:rFonts w:cs="Arial"/>
          <w:sz w:val="22"/>
        </w:rPr>
        <w:t xml:space="preserve"> </w:t>
      </w:r>
      <w:r w:rsidRPr="001A1F0F">
        <w:rPr>
          <w:rFonts w:cs="Arial"/>
          <w:sz w:val="22"/>
        </w:rPr>
        <w:t>2. člena te pogodbe.</w:t>
      </w:r>
    </w:p>
    <w:p w14:paraId="01D38371" w14:textId="77777777" w:rsidR="000140F4" w:rsidRPr="001A1F0F" w:rsidRDefault="000140F4" w:rsidP="000140F4">
      <w:pPr>
        <w:rPr>
          <w:rFonts w:cs="Arial"/>
          <w:sz w:val="22"/>
        </w:rPr>
      </w:pPr>
    </w:p>
    <w:p w14:paraId="2A662AB1" w14:textId="77777777" w:rsidR="000140F4" w:rsidRDefault="000140F4" w:rsidP="000140F4">
      <w:pPr>
        <w:rPr>
          <w:rFonts w:cs="Arial"/>
          <w:sz w:val="22"/>
        </w:rPr>
      </w:pPr>
      <w:r w:rsidRPr="001A1F0F">
        <w:rPr>
          <w:rFonts w:cs="Arial"/>
          <w:sz w:val="22"/>
        </w:rPr>
        <w:t>Če katerakoli od pogodbenih strank brez utemeljenega razloga ne želi in ne sodeluje pri izdelavi končnega obračuna, ga sme izdelati druga pogodbena stranka v njegovi odsotnosti.</w:t>
      </w:r>
    </w:p>
    <w:p w14:paraId="6D29C99C" w14:textId="77777777" w:rsidR="002865A8" w:rsidRPr="001A1F0F" w:rsidRDefault="002865A8" w:rsidP="000140F4">
      <w:pPr>
        <w:rPr>
          <w:rFonts w:cs="Arial"/>
          <w:sz w:val="22"/>
        </w:rPr>
      </w:pPr>
    </w:p>
    <w:p w14:paraId="2C809B53" w14:textId="77777777" w:rsidR="000140F4" w:rsidRDefault="000140F4" w:rsidP="000140F4">
      <w:pPr>
        <w:rPr>
          <w:rFonts w:cs="Arial"/>
          <w:sz w:val="22"/>
        </w:rPr>
      </w:pPr>
      <w:r w:rsidRPr="001A1F0F">
        <w:rPr>
          <w:rFonts w:cs="Arial"/>
          <w:sz w:val="22"/>
        </w:rPr>
        <w:t>Ob končni primopredaji del mora izvajalec naročniku izročiti vso dokumentacijo v zvezi s predmetom pogodbe, vso dokumentacijo, ki je bila zahtevana v postopku javnega razpisa.</w:t>
      </w:r>
    </w:p>
    <w:p w14:paraId="1959004A" w14:textId="77777777" w:rsidR="003C6C12" w:rsidRPr="001A1F0F" w:rsidRDefault="003C6C12" w:rsidP="000140F4">
      <w:pPr>
        <w:rPr>
          <w:rFonts w:cs="Arial"/>
          <w:sz w:val="22"/>
        </w:rPr>
      </w:pPr>
    </w:p>
    <w:p w14:paraId="066CC9C3" w14:textId="3E04C159" w:rsidR="000140F4" w:rsidRPr="001A1F0F" w:rsidRDefault="000140F4" w:rsidP="000140F4">
      <w:pPr>
        <w:rPr>
          <w:rFonts w:cs="Arial"/>
          <w:sz w:val="22"/>
        </w:rPr>
      </w:pPr>
      <w:r w:rsidRPr="001A1F0F">
        <w:rPr>
          <w:rFonts w:cs="Arial"/>
          <w:sz w:val="22"/>
        </w:rPr>
        <w:t>XIII. ODPRAVA NAPAK OZIROMA POMANJK</w:t>
      </w:r>
      <w:r w:rsidR="000A3E12">
        <w:rPr>
          <w:rFonts w:cs="Arial"/>
          <w:sz w:val="22"/>
        </w:rPr>
        <w:t>LJ</w:t>
      </w:r>
      <w:r w:rsidRPr="001A1F0F">
        <w:rPr>
          <w:rFonts w:cs="Arial"/>
          <w:sz w:val="22"/>
        </w:rPr>
        <w:t>IVOSTI TER GARANCIJSKA DOBA</w:t>
      </w:r>
    </w:p>
    <w:p w14:paraId="1684FE22" w14:textId="77777777" w:rsidR="000140F4" w:rsidRPr="001A1F0F" w:rsidRDefault="000140F4" w:rsidP="000140F4">
      <w:pPr>
        <w:rPr>
          <w:rFonts w:cs="Arial"/>
          <w:sz w:val="22"/>
        </w:rPr>
      </w:pPr>
    </w:p>
    <w:p w14:paraId="07160BFD" w14:textId="77777777" w:rsidR="000140F4" w:rsidRPr="001A1F0F" w:rsidRDefault="000140F4" w:rsidP="000140F4">
      <w:pPr>
        <w:numPr>
          <w:ilvl w:val="0"/>
          <w:numId w:val="34"/>
        </w:numPr>
        <w:jc w:val="center"/>
        <w:rPr>
          <w:rFonts w:cs="Arial"/>
          <w:sz w:val="22"/>
        </w:rPr>
      </w:pPr>
      <w:r w:rsidRPr="001A1F0F">
        <w:rPr>
          <w:rFonts w:cs="Arial"/>
          <w:sz w:val="22"/>
        </w:rPr>
        <w:t>člen</w:t>
      </w:r>
    </w:p>
    <w:p w14:paraId="73D68DC6" w14:textId="77777777" w:rsidR="000140F4" w:rsidRPr="001A1F0F" w:rsidRDefault="000140F4" w:rsidP="000140F4">
      <w:pPr>
        <w:ind w:left="1065"/>
        <w:rPr>
          <w:rFonts w:cs="Arial"/>
          <w:sz w:val="22"/>
        </w:rPr>
      </w:pPr>
    </w:p>
    <w:p w14:paraId="0909CCDC" w14:textId="77777777" w:rsidR="000140F4" w:rsidRPr="001A1F0F" w:rsidRDefault="000140F4" w:rsidP="000140F4">
      <w:pPr>
        <w:rPr>
          <w:rFonts w:cs="Arial"/>
          <w:sz w:val="22"/>
        </w:rPr>
      </w:pPr>
      <w:r w:rsidRPr="001A1F0F">
        <w:rPr>
          <w:rFonts w:cs="Arial"/>
          <w:sz w:val="22"/>
        </w:rPr>
        <w:t>Napake oziroma pomanjkljivosti izvedbe, ki jih ugotovi naročnik med izvajanjem ali pri prevzemu del oziroma v garancijskem roku, mora izvajalec odpraviti takoj oziroma v roku, ki ga določi naročnik. V kolikor tega ne opravi, sme naročnik napake odpraviti na izvajalčev račun s pribitkom vseh stroškov, ki jih je utrpel naročnik.</w:t>
      </w:r>
    </w:p>
    <w:p w14:paraId="5804C500" w14:textId="77777777" w:rsidR="000140F4" w:rsidRPr="001A1F0F" w:rsidRDefault="000140F4" w:rsidP="000140F4">
      <w:pPr>
        <w:rPr>
          <w:rFonts w:cs="Arial"/>
          <w:sz w:val="22"/>
        </w:rPr>
      </w:pPr>
    </w:p>
    <w:p w14:paraId="4A0669DD" w14:textId="77777777" w:rsidR="000140F4" w:rsidRDefault="000140F4" w:rsidP="000140F4">
      <w:pPr>
        <w:rPr>
          <w:rFonts w:cs="Arial"/>
          <w:sz w:val="22"/>
        </w:rPr>
      </w:pPr>
      <w:r w:rsidRPr="001A1F0F">
        <w:rPr>
          <w:rFonts w:cs="Arial"/>
          <w:sz w:val="22"/>
        </w:rPr>
        <w:t xml:space="preserve">Izvajalec odgovarja za morebitne napake v izdelavi objekta po tej pogodbi, ki zadevajo njegovo solidnost, 10 let, za kakovost izvedenih del pa 5 let od sprejema in izročitve objekta ali del oziroma od dneva začetka uporabe. </w:t>
      </w:r>
    </w:p>
    <w:p w14:paraId="73182D75" w14:textId="77777777" w:rsidR="000140F4" w:rsidRPr="001A1F0F" w:rsidRDefault="000140F4" w:rsidP="000140F4">
      <w:pPr>
        <w:rPr>
          <w:rFonts w:cs="Arial"/>
          <w:sz w:val="22"/>
        </w:rPr>
      </w:pPr>
    </w:p>
    <w:p w14:paraId="0194CA1C" w14:textId="77777777" w:rsidR="000140F4" w:rsidRPr="001A1F0F" w:rsidRDefault="000140F4" w:rsidP="000140F4">
      <w:pPr>
        <w:rPr>
          <w:rFonts w:cs="Arial"/>
          <w:sz w:val="22"/>
        </w:rPr>
      </w:pPr>
      <w:r w:rsidRPr="001A1F0F">
        <w:rPr>
          <w:rFonts w:cs="Arial"/>
          <w:sz w:val="22"/>
        </w:rPr>
        <w:lastRenderedPageBreak/>
        <w:t>Morebitne skrite napake se obravnavajo v skladu z določili Obligacijskega zakonika (</w:t>
      </w:r>
      <w:r w:rsidR="003C6C12" w:rsidRPr="003C6C12">
        <w:rPr>
          <w:rFonts w:cs="Arial"/>
          <w:sz w:val="22"/>
        </w:rPr>
        <w:t xml:space="preserve">Uradni list RS, št. 97/07 – uradno prečiščeno besedilo, 64/16 – </w:t>
      </w:r>
      <w:proofErr w:type="spellStart"/>
      <w:r w:rsidR="003C6C12" w:rsidRPr="003C6C12">
        <w:rPr>
          <w:rFonts w:cs="Arial"/>
          <w:sz w:val="22"/>
        </w:rPr>
        <w:t>odl</w:t>
      </w:r>
      <w:proofErr w:type="spellEnd"/>
      <w:r w:rsidR="003C6C12" w:rsidRPr="003C6C12">
        <w:rPr>
          <w:rFonts w:cs="Arial"/>
          <w:sz w:val="22"/>
        </w:rPr>
        <w:t>. US in 20/18 – OROZ631</w:t>
      </w:r>
      <w:r w:rsidRPr="001A1F0F">
        <w:rPr>
          <w:rFonts w:cs="Arial"/>
          <w:sz w:val="22"/>
        </w:rPr>
        <w:t>). Za zamenjane dele v garancijski dobi prične teči nov garancijski rok z dnem zamenjave.</w:t>
      </w:r>
    </w:p>
    <w:p w14:paraId="441A372A" w14:textId="77777777" w:rsidR="000140F4" w:rsidRPr="001A1F0F" w:rsidRDefault="000140F4" w:rsidP="000140F4">
      <w:pPr>
        <w:rPr>
          <w:rFonts w:cs="Arial"/>
          <w:sz w:val="22"/>
        </w:rPr>
      </w:pPr>
    </w:p>
    <w:p w14:paraId="3CC3196E" w14:textId="77777777" w:rsidR="000140F4" w:rsidRPr="001A1F0F" w:rsidRDefault="000140F4" w:rsidP="000140F4">
      <w:pPr>
        <w:rPr>
          <w:rFonts w:cs="Arial"/>
          <w:sz w:val="22"/>
        </w:rPr>
      </w:pPr>
      <w:r w:rsidRPr="001A1F0F">
        <w:rPr>
          <w:rFonts w:cs="Arial"/>
          <w:sz w:val="22"/>
        </w:rPr>
        <w:t>Garancija je vezana na normalne pogoje uporabe in primerno ter strokovno vzdrževanje. V primeru, da se v garancijski dobi pojavi napaka zaradi nesolidnega ali neustreznega dela ali materiala, jo mora izvajalec odpraviti na svoje stroške, v primernem roku, ki začne teči po tem, ko ga naročnik obvesti o nastali napaki.</w:t>
      </w:r>
    </w:p>
    <w:p w14:paraId="23B367BB" w14:textId="77777777" w:rsidR="000140F4" w:rsidRPr="001A1F0F" w:rsidRDefault="000140F4" w:rsidP="000140F4">
      <w:pPr>
        <w:rPr>
          <w:rFonts w:cs="Arial"/>
          <w:sz w:val="22"/>
        </w:rPr>
      </w:pPr>
    </w:p>
    <w:p w14:paraId="349F3173" w14:textId="77777777" w:rsidR="000140F4" w:rsidRPr="001A1F0F" w:rsidRDefault="000140F4" w:rsidP="000140F4">
      <w:pPr>
        <w:rPr>
          <w:rFonts w:cs="Arial"/>
          <w:sz w:val="22"/>
        </w:rPr>
      </w:pPr>
      <w:r w:rsidRPr="001A1F0F">
        <w:rPr>
          <w:rFonts w:cs="Arial"/>
          <w:sz w:val="22"/>
        </w:rPr>
        <w:t xml:space="preserve">Če izvajalec v primernem roku ne odpravi napake in se z naročnikom ne dogovori za nov rok odprave, bo naročnik odpravo napake poveril drugemu izvajalcu na stroške izvajalca iz te pogodbe (kot dober gospodar). Naročnik si v tem primeru zaračuna v breme izvajalca 3 % pribitek na vrednost teh del za kritje svojih manipulativnih stroškov. </w:t>
      </w:r>
    </w:p>
    <w:p w14:paraId="5A38CB50" w14:textId="77777777" w:rsidR="000140F4" w:rsidRPr="001A1F0F" w:rsidRDefault="000140F4" w:rsidP="000140F4">
      <w:pPr>
        <w:rPr>
          <w:rFonts w:cs="Arial"/>
          <w:sz w:val="22"/>
        </w:rPr>
      </w:pPr>
    </w:p>
    <w:p w14:paraId="4FDCA14A" w14:textId="77777777" w:rsidR="000140F4" w:rsidRPr="001A1F0F" w:rsidRDefault="000140F4" w:rsidP="000140F4">
      <w:pPr>
        <w:rPr>
          <w:rFonts w:cs="Arial"/>
          <w:sz w:val="22"/>
        </w:rPr>
      </w:pPr>
      <w:r w:rsidRPr="001A1F0F">
        <w:rPr>
          <w:rFonts w:cs="Arial"/>
          <w:sz w:val="22"/>
        </w:rPr>
        <w:t>Če napaka vpliva na rabo objekta iz te pogodbe in je povzročena po krivdi izvajalca ali njegovih podizvajalcev in kooperantov, je izvajalec dolžan naročniku nadomestiti vso nastalo škodo zaradi ne obratovanja objekta.</w:t>
      </w:r>
    </w:p>
    <w:p w14:paraId="5E247CEE" w14:textId="77777777" w:rsidR="000140F4" w:rsidRPr="001A1F0F" w:rsidRDefault="000140F4" w:rsidP="000140F4">
      <w:pPr>
        <w:rPr>
          <w:rFonts w:cs="Arial"/>
          <w:sz w:val="22"/>
        </w:rPr>
      </w:pPr>
    </w:p>
    <w:p w14:paraId="38D9A9A0" w14:textId="77777777" w:rsidR="000140F4" w:rsidRDefault="000140F4" w:rsidP="000140F4">
      <w:pPr>
        <w:rPr>
          <w:rFonts w:cs="Arial"/>
          <w:sz w:val="22"/>
        </w:rPr>
      </w:pPr>
      <w:r w:rsidRPr="001A1F0F">
        <w:rPr>
          <w:rFonts w:cs="Arial"/>
          <w:sz w:val="22"/>
        </w:rPr>
        <w:t>XIV. JAMSTVA IN ZAVAROVAN</w:t>
      </w:r>
      <w:r w:rsidR="003C6C12">
        <w:rPr>
          <w:rFonts w:cs="Arial"/>
          <w:sz w:val="22"/>
        </w:rPr>
        <w:t>JA</w:t>
      </w:r>
    </w:p>
    <w:p w14:paraId="114D3FEF" w14:textId="77777777" w:rsidR="003C6C12" w:rsidRPr="001A1F0F" w:rsidRDefault="003C6C12" w:rsidP="000140F4">
      <w:pPr>
        <w:rPr>
          <w:rFonts w:cs="Arial"/>
          <w:sz w:val="22"/>
        </w:rPr>
      </w:pPr>
    </w:p>
    <w:p w14:paraId="5B9A8160" w14:textId="77777777" w:rsidR="000140F4" w:rsidRPr="001A1F0F" w:rsidRDefault="000140F4" w:rsidP="000140F4">
      <w:pPr>
        <w:numPr>
          <w:ilvl w:val="0"/>
          <w:numId w:val="34"/>
        </w:numPr>
        <w:jc w:val="center"/>
        <w:rPr>
          <w:rFonts w:cs="Arial"/>
          <w:sz w:val="22"/>
        </w:rPr>
      </w:pPr>
      <w:r w:rsidRPr="001A1F0F">
        <w:rPr>
          <w:rFonts w:cs="Arial"/>
          <w:sz w:val="22"/>
        </w:rPr>
        <w:t>člen</w:t>
      </w:r>
    </w:p>
    <w:p w14:paraId="516219A3" w14:textId="77777777" w:rsidR="000140F4" w:rsidRPr="001A1F0F" w:rsidRDefault="000140F4" w:rsidP="000140F4">
      <w:pPr>
        <w:ind w:left="1065"/>
        <w:rPr>
          <w:rFonts w:cs="Arial"/>
          <w:sz w:val="22"/>
        </w:rPr>
      </w:pPr>
    </w:p>
    <w:p w14:paraId="2EE8E376" w14:textId="77777777" w:rsidR="003E46EE" w:rsidRPr="001A1F0F" w:rsidRDefault="003E46EE" w:rsidP="003E46EE">
      <w:pPr>
        <w:rPr>
          <w:rFonts w:cs="Arial"/>
          <w:sz w:val="22"/>
        </w:rPr>
      </w:pPr>
      <w:r w:rsidRPr="001A1F0F">
        <w:rPr>
          <w:rFonts w:cs="Arial"/>
          <w:sz w:val="22"/>
        </w:rPr>
        <w:t xml:space="preserve">Izvajalec mora kot pogoj za veljavnost pogodbe naročniku izročiti zavarovanje za dobro izvedbo pogodbenih obveznosti v obliki finančnega zavarovanja v zahtevani obliki glede na vzorec ali navodila iz razpisne dokumentacije, v višini 10 % pogodbene vrednosti z DDV. </w:t>
      </w:r>
    </w:p>
    <w:p w14:paraId="376AE568" w14:textId="77777777" w:rsidR="003E46EE" w:rsidRPr="001A1F0F" w:rsidRDefault="003E46EE" w:rsidP="003E46EE">
      <w:pPr>
        <w:rPr>
          <w:rFonts w:cs="Arial"/>
          <w:sz w:val="22"/>
        </w:rPr>
      </w:pPr>
    </w:p>
    <w:p w14:paraId="1AEFA1D2" w14:textId="77777777" w:rsidR="003E46EE" w:rsidRPr="001A1F0F" w:rsidRDefault="003E46EE" w:rsidP="003E46EE">
      <w:pPr>
        <w:rPr>
          <w:rFonts w:cs="Arial"/>
          <w:sz w:val="22"/>
        </w:rPr>
      </w:pPr>
      <w:r w:rsidRPr="001A1F0F">
        <w:rPr>
          <w:rFonts w:cs="Arial"/>
          <w:sz w:val="22"/>
        </w:rPr>
        <w:t xml:space="preserve">Zavarovanje mora veljati še najmanj 60 dni po roku za izpolnitev vseh pogodbenih obveznosti izvajalca, oziroma do predložitve zavarovanja za odpravo napak v garancijskem roku. Izvajalec je dolžan zagotoviti veljavno zavarovanje za ves čas izvedbe del. </w:t>
      </w:r>
    </w:p>
    <w:p w14:paraId="7B36647F" w14:textId="77777777" w:rsidR="003E46EE" w:rsidRPr="001A1F0F" w:rsidRDefault="003E46EE" w:rsidP="000140F4">
      <w:pPr>
        <w:rPr>
          <w:rFonts w:cs="Arial"/>
          <w:sz w:val="22"/>
        </w:rPr>
      </w:pPr>
    </w:p>
    <w:p w14:paraId="690EC462" w14:textId="77777777" w:rsidR="000140F4" w:rsidRPr="001A1F0F" w:rsidRDefault="000140F4" w:rsidP="000140F4">
      <w:pPr>
        <w:rPr>
          <w:rFonts w:cs="Arial"/>
          <w:sz w:val="22"/>
        </w:rPr>
      </w:pPr>
      <w:r w:rsidRPr="001A1F0F">
        <w:rPr>
          <w:rFonts w:cs="Arial"/>
          <w:sz w:val="22"/>
        </w:rPr>
        <w:t>Zavarovanje je lahko predmet unovčitve:</w:t>
      </w:r>
    </w:p>
    <w:p w14:paraId="7690E4DA" w14:textId="77777777" w:rsidR="000140F4" w:rsidRPr="001A1F0F" w:rsidRDefault="000140F4" w:rsidP="000140F4">
      <w:pPr>
        <w:numPr>
          <w:ilvl w:val="0"/>
          <w:numId w:val="33"/>
        </w:numPr>
        <w:rPr>
          <w:rFonts w:cs="Arial"/>
          <w:sz w:val="22"/>
        </w:rPr>
      </w:pPr>
      <w:r w:rsidRPr="001A1F0F">
        <w:rPr>
          <w:rFonts w:cs="Arial"/>
          <w:sz w:val="22"/>
        </w:rPr>
        <w:t>če se bo izkazalo, da izvajalec del v celoti ali delno ne opravlja v skladu s pogodbo, zahtevami razpisne dokumentacije, specifikacijami ali ponudbeno dokumentacijo;</w:t>
      </w:r>
    </w:p>
    <w:p w14:paraId="2FA865B3" w14:textId="77777777" w:rsidR="000140F4" w:rsidRPr="001A1F0F" w:rsidRDefault="000140F4" w:rsidP="000140F4">
      <w:pPr>
        <w:numPr>
          <w:ilvl w:val="0"/>
          <w:numId w:val="33"/>
        </w:numPr>
        <w:rPr>
          <w:rFonts w:cs="Arial"/>
          <w:sz w:val="22"/>
        </w:rPr>
      </w:pPr>
      <w:r w:rsidRPr="001A1F0F">
        <w:rPr>
          <w:rFonts w:cs="Arial"/>
          <w:sz w:val="22"/>
        </w:rPr>
        <w:t>če bo naročnik pogodbo razdrl zaradi kršitev na strani izvajalca;</w:t>
      </w:r>
    </w:p>
    <w:p w14:paraId="6A524A15" w14:textId="77777777" w:rsidR="000140F4" w:rsidRPr="001A1F0F" w:rsidRDefault="000140F4" w:rsidP="000140F4">
      <w:pPr>
        <w:numPr>
          <w:ilvl w:val="0"/>
          <w:numId w:val="33"/>
        </w:numPr>
        <w:rPr>
          <w:rFonts w:cs="Arial"/>
          <w:sz w:val="22"/>
        </w:rPr>
      </w:pPr>
      <w:r w:rsidRPr="001A1F0F">
        <w:rPr>
          <w:rFonts w:cs="Arial"/>
          <w:sz w:val="22"/>
        </w:rPr>
        <w:t>če bo naročnik razdrl pogodbo zaradi zamude;</w:t>
      </w:r>
    </w:p>
    <w:p w14:paraId="71F10176" w14:textId="77777777" w:rsidR="000140F4" w:rsidRPr="001A1F0F" w:rsidRDefault="000140F4" w:rsidP="000140F4">
      <w:pPr>
        <w:numPr>
          <w:ilvl w:val="0"/>
          <w:numId w:val="33"/>
        </w:numPr>
        <w:rPr>
          <w:rFonts w:cs="Arial"/>
          <w:sz w:val="22"/>
        </w:rPr>
      </w:pPr>
      <w:r w:rsidRPr="001A1F0F">
        <w:rPr>
          <w:rFonts w:cs="Arial"/>
          <w:sz w:val="22"/>
        </w:rPr>
        <w:t>v primeru stečaja, likvidacijskega postopka ali drugega postopka, katerega posledica ali namen je prenehanje poslovanja izvajalca ali katerikoli drug postopek, podoben navedenim postopkom, skladno s predpisi države, v kateri ima izvajalec sedež;</w:t>
      </w:r>
    </w:p>
    <w:p w14:paraId="45D1F30B" w14:textId="77777777" w:rsidR="000140F4" w:rsidRPr="001A1F0F" w:rsidRDefault="000140F4" w:rsidP="000140F4">
      <w:pPr>
        <w:numPr>
          <w:ilvl w:val="0"/>
          <w:numId w:val="33"/>
        </w:numPr>
        <w:rPr>
          <w:rFonts w:cs="Arial"/>
          <w:sz w:val="22"/>
        </w:rPr>
      </w:pPr>
      <w:r w:rsidRPr="001A1F0F">
        <w:rPr>
          <w:rFonts w:cs="Arial"/>
          <w:sz w:val="22"/>
        </w:rPr>
        <w:t xml:space="preserve">v primeru, če izvajalec naročniku v predvidenem roku ne preda garancije za odpravo napak v garancijski dobi.  </w:t>
      </w:r>
    </w:p>
    <w:p w14:paraId="2265CB7C" w14:textId="77777777" w:rsidR="003C6C12" w:rsidRPr="001A1F0F" w:rsidRDefault="003C6C12" w:rsidP="000140F4">
      <w:pPr>
        <w:rPr>
          <w:rFonts w:cs="Arial"/>
          <w:sz w:val="22"/>
        </w:rPr>
      </w:pPr>
    </w:p>
    <w:p w14:paraId="363C0966" w14:textId="77777777" w:rsidR="000140F4" w:rsidRPr="008548C2" w:rsidRDefault="000140F4" w:rsidP="000140F4">
      <w:pPr>
        <w:numPr>
          <w:ilvl w:val="0"/>
          <w:numId w:val="34"/>
        </w:numPr>
        <w:jc w:val="center"/>
        <w:rPr>
          <w:rFonts w:cs="Arial"/>
          <w:sz w:val="22"/>
        </w:rPr>
      </w:pPr>
      <w:r w:rsidRPr="001A1F0F">
        <w:rPr>
          <w:rFonts w:cs="Arial"/>
          <w:sz w:val="22"/>
        </w:rPr>
        <w:t>člen</w:t>
      </w:r>
    </w:p>
    <w:p w14:paraId="38414E1F" w14:textId="77777777" w:rsidR="003C6C12" w:rsidRDefault="003C6C12" w:rsidP="000140F4">
      <w:pPr>
        <w:rPr>
          <w:rFonts w:cs="Arial"/>
          <w:sz w:val="22"/>
        </w:rPr>
      </w:pPr>
    </w:p>
    <w:p w14:paraId="3C5EBA5A" w14:textId="77777777" w:rsidR="000140F4" w:rsidRPr="001A1F0F" w:rsidRDefault="000140F4" w:rsidP="000140F4">
      <w:pPr>
        <w:rPr>
          <w:rFonts w:cs="Arial"/>
          <w:sz w:val="22"/>
        </w:rPr>
      </w:pPr>
      <w:r w:rsidRPr="001A1F0F">
        <w:rPr>
          <w:rFonts w:cs="Arial"/>
          <w:sz w:val="22"/>
        </w:rPr>
        <w:t xml:space="preserve">Izvajalec mora v roku 15 dni od končnega prevzema del, opravljenega skladno z 19. členom te pogodbe, naročniku predložiti ustrezno zavarovanje za odpravo napak v garancijskem roku v višini 5 % vrednosti pogodbene cene (z DDV), v obliki bančne garancije (oziroma primerljivega finančnega zavarovanja pri zavarovalnici), skladno z vzorcem obrazca garancije po EPGP-758, unovčljivo na prvi pisni poziv. </w:t>
      </w:r>
    </w:p>
    <w:p w14:paraId="191FE64A" w14:textId="77777777" w:rsidR="000140F4" w:rsidRPr="001A1F0F" w:rsidRDefault="000140F4" w:rsidP="000140F4">
      <w:pPr>
        <w:rPr>
          <w:rFonts w:cs="Arial"/>
          <w:sz w:val="22"/>
        </w:rPr>
      </w:pPr>
    </w:p>
    <w:p w14:paraId="77D26551" w14:textId="77777777" w:rsidR="000140F4" w:rsidRDefault="000140F4" w:rsidP="000140F4">
      <w:pPr>
        <w:rPr>
          <w:rFonts w:cs="Arial"/>
          <w:sz w:val="22"/>
        </w:rPr>
      </w:pPr>
      <w:r w:rsidRPr="001A1F0F">
        <w:rPr>
          <w:rFonts w:cs="Arial"/>
          <w:sz w:val="22"/>
        </w:rPr>
        <w:t>Zavarovanje za odpravo napak v garancijskem roku mora biti veljavno najmanj 5 let in 30 dni, šteto od dneva pričetka teka garancijskih rokov določenih v tej pogodbi. Ponudnik lahko predloži zavarovanje s krajšo veljavnostjo, vendar ga je dolžan en mesec pred potekom podaljševati, na način, da skupna veljavnost traja najmanj 5 let in 30 dni, šteto od dneva pričetka teka garancijskih rokov določenih v tej pogodbi.</w:t>
      </w:r>
    </w:p>
    <w:p w14:paraId="5D85DCB8" w14:textId="77777777" w:rsidR="000140F4" w:rsidRPr="001A1F0F" w:rsidRDefault="000140F4" w:rsidP="000140F4">
      <w:pPr>
        <w:rPr>
          <w:rFonts w:cs="Arial"/>
          <w:sz w:val="22"/>
        </w:rPr>
      </w:pPr>
    </w:p>
    <w:p w14:paraId="73716844" w14:textId="77777777" w:rsidR="000140F4" w:rsidRDefault="000140F4" w:rsidP="000140F4">
      <w:pPr>
        <w:rPr>
          <w:rFonts w:cs="Arial"/>
          <w:sz w:val="22"/>
        </w:rPr>
      </w:pPr>
      <w:r w:rsidRPr="001A1F0F">
        <w:rPr>
          <w:rFonts w:cs="Arial"/>
          <w:sz w:val="22"/>
        </w:rPr>
        <w:lastRenderedPageBreak/>
        <w:t>XV. ODSTOP OD POGODBE</w:t>
      </w:r>
    </w:p>
    <w:p w14:paraId="60B9E858" w14:textId="77777777" w:rsidR="007E0056" w:rsidRPr="001A1F0F" w:rsidRDefault="007E0056" w:rsidP="000140F4">
      <w:pPr>
        <w:rPr>
          <w:rFonts w:cs="Arial"/>
          <w:sz w:val="22"/>
        </w:rPr>
      </w:pPr>
    </w:p>
    <w:p w14:paraId="57136AAF" w14:textId="77777777" w:rsidR="000140F4" w:rsidRPr="001A1F0F" w:rsidRDefault="000140F4" w:rsidP="000140F4">
      <w:pPr>
        <w:numPr>
          <w:ilvl w:val="0"/>
          <w:numId w:val="34"/>
        </w:numPr>
        <w:jc w:val="center"/>
        <w:rPr>
          <w:rFonts w:cs="Arial"/>
          <w:sz w:val="22"/>
        </w:rPr>
      </w:pPr>
      <w:r w:rsidRPr="001A1F0F">
        <w:rPr>
          <w:rFonts w:cs="Arial"/>
          <w:sz w:val="22"/>
        </w:rPr>
        <w:t>člen</w:t>
      </w:r>
    </w:p>
    <w:p w14:paraId="1EF098F0" w14:textId="77777777" w:rsidR="000140F4" w:rsidRPr="001A1F0F" w:rsidRDefault="000140F4" w:rsidP="000140F4">
      <w:pPr>
        <w:rPr>
          <w:rFonts w:cs="Arial"/>
          <w:sz w:val="22"/>
        </w:rPr>
      </w:pPr>
    </w:p>
    <w:p w14:paraId="0F27EF1B" w14:textId="77777777" w:rsidR="000140F4" w:rsidRPr="001A1F0F" w:rsidRDefault="000140F4" w:rsidP="000140F4">
      <w:pPr>
        <w:rPr>
          <w:rFonts w:cs="Arial"/>
          <w:sz w:val="22"/>
        </w:rPr>
      </w:pPr>
      <w:r w:rsidRPr="001A1F0F">
        <w:rPr>
          <w:rFonts w:cs="Arial"/>
          <w:sz w:val="22"/>
        </w:rPr>
        <w:t>Če pride do prekinitve del oziroma do razdrtja pogodbe po krivdi ene od pogodbenih strank, nosi nastale stroške tista pogodbena stranka, ki je povzročila prekinitev dela ali razdrtje pogodbe.</w:t>
      </w:r>
    </w:p>
    <w:p w14:paraId="0A0C8FF7" w14:textId="77777777" w:rsidR="000140F4" w:rsidRPr="001A1F0F" w:rsidRDefault="000140F4" w:rsidP="000140F4">
      <w:pPr>
        <w:rPr>
          <w:rFonts w:cs="Arial"/>
          <w:sz w:val="22"/>
        </w:rPr>
      </w:pPr>
    </w:p>
    <w:p w14:paraId="1EFBB034" w14:textId="77777777" w:rsidR="000140F4" w:rsidRPr="001A1F0F" w:rsidRDefault="000140F4" w:rsidP="000140F4">
      <w:pPr>
        <w:rPr>
          <w:rFonts w:cs="Arial"/>
          <w:sz w:val="22"/>
        </w:rPr>
      </w:pPr>
      <w:r w:rsidRPr="001A1F0F">
        <w:rPr>
          <w:rFonts w:cs="Arial"/>
          <w:sz w:val="22"/>
        </w:rPr>
        <w:t>Naročnik ima pravico odstopiti od pogodbe kadarkoli, brez posledic za naročnika:</w:t>
      </w:r>
    </w:p>
    <w:p w14:paraId="38A37A95" w14:textId="77777777" w:rsidR="000140F4" w:rsidRPr="001A1F0F" w:rsidRDefault="000140F4" w:rsidP="000140F4">
      <w:pPr>
        <w:numPr>
          <w:ilvl w:val="0"/>
          <w:numId w:val="36"/>
        </w:numPr>
        <w:rPr>
          <w:rFonts w:cs="Arial"/>
          <w:sz w:val="22"/>
        </w:rPr>
      </w:pPr>
      <w:r w:rsidRPr="001A1F0F">
        <w:rPr>
          <w:rFonts w:cs="Arial"/>
          <w:sz w:val="22"/>
        </w:rPr>
        <w:t>če ponudnik ne izpolnjuje pogodbenih obveznosti na način, predviden v tej pogodbi;</w:t>
      </w:r>
    </w:p>
    <w:p w14:paraId="72A268BD" w14:textId="77777777" w:rsidR="000140F4" w:rsidRPr="001A1F0F" w:rsidRDefault="000140F4" w:rsidP="000140F4">
      <w:pPr>
        <w:numPr>
          <w:ilvl w:val="0"/>
          <w:numId w:val="36"/>
        </w:numPr>
        <w:rPr>
          <w:rFonts w:cs="Arial"/>
          <w:sz w:val="22"/>
        </w:rPr>
      </w:pPr>
      <w:r w:rsidRPr="001A1F0F">
        <w:rPr>
          <w:rFonts w:cs="Arial"/>
          <w:sz w:val="22"/>
        </w:rPr>
        <w:t>če pride izvajalec v takšno finančno situacijo, ki bi mu onemogočila izvedbo pogodbenih obveznosti;</w:t>
      </w:r>
    </w:p>
    <w:p w14:paraId="5B9906DB" w14:textId="77777777" w:rsidR="000140F4" w:rsidRPr="001A1F0F" w:rsidRDefault="000140F4" w:rsidP="000140F4">
      <w:pPr>
        <w:numPr>
          <w:ilvl w:val="0"/>
          <w:numId w:val="36"/>
        </w:numPr>
        <w:rPr>
          <w:rFonts w:cs="Arial"/>
          <w:sz w:val="22"/>
        </w:rPr>
      </w:pPr>
      <w:r w:rsidRPr="001A1F0F">
        <w:rPr>
          <w:rFonts w:cs="Arial"/>
          <w:sz w:val="22"/>
        </w:rPr>
        <w:t>v primeru stečaja, likvidacijskega postopka ali drugega postopka, katerega posledica ali namen je prenehanje poslovanja izvajalca ali katerikoli drug postopek, podoben navedenim postopkom, skladno s predpisi države, v kateri ima izvajalec sedež;</w:t>
      </w:r>
    </w:p>
    <w:p w14:paraId="18A8E47D" w14:textId="77777777" w:rsidR="000140F4" w:rsidRPr="001A1F0F" w:rsidRDefault="000140F4" w:rsidP="000140F4">
      <w:pPr>
        <w:numPr>
          <w:ilvl w:val="0"/>
          <w:numId w:val="36"/>
        </w:numPr>
        <w:rPr>
          <w:rFonts w:cs="Arial"/>
          <w:sz w:val="22"/>
        </w:rPr>
      </w:pPr>
      <w:r w:rsidRPr="001A1F0F">
        <w:rPr>
          <w:rFonts w:cs="Arial"/>
          <w:sz w:val="22"/>
        </w:rPr>
        <w:t>če izvajalec po svoji krivdi v roku 14 dni od veljavnosti pogodbe in uvedbe v delo ne prične z delom;</w:t>
      </w:r>
    </w:p>
    <w:p w14:paraId="22525C97" w14:textId="77777777" w:rsidR="000140F4" w:rsidRPr="001A1F0F" w:rsidRDefault="000140F4" w:rsidP="000140F4">
      <w:pPr>
        <w:numPr>
          <w:ilvl w:val="0"/>
          <w:numId w:val="36"/>
        </w:numPr>
        <w:rPr>
          <w:rFonts w:cs="Arial"/>
          <w:sz w:val="22"/>
        </w:rPr>
      </w:pPr>
      <w:r w:rsidRPr="001A1F0F">
        <w:rPr>
          <w:rFonts w:cs="Arial"/>
          <w:sz w:val="22"/>
        </w:rPr>
        <w:t xml:space="preserve">če izvajalec po svoji krivdi zamuja z deli po faznih rokih iz potrjenega terminskega plana del več kot 30 dni; </w:t>
      </w:r>
    </w:p>
    <w:p w14:paraId="4CB6C3C7" w14:textId="77777777" w:rsidR="000140F4" w:rsidRPr="001A1F0F" w:rsidRDefault="000140F4" w:rsidP="000140F4">
      <w:pPr>
        <w:numPr>
          <w:ilvl w:val="0"/>
          <w:numId w:val="36"/>
        </w:numPr>
        <w:rPr>
          <w:rFonts w:cs="Arial"/>
          <w:sz w:val="22"/>
        </w:rPr>
      </w:pPr>
      <w:r w:rsidRPr="001A1F0F">
        <w:rPr>
          <w:rFonts w:cs="Arial"/>
          <w:sz w:val="22"/>
        </w:rPr>
        <w:t>če izvajalec ne dosega pogodbeno dogovorjene kvalitete in standardov ter ju ne more vzpostaviti niti v naknadno dogovorjenem roku, ki mu ga določi naročnik.</w:t>
      </w:r>
    </w:p>
    <w:p w14:paraId="1A81889B" w14:textId="77777777" w:rsidR="000140F4" w:rsidRPr="001A1F0F" w:rsidRDefault="000140F4" w:rsidP="000140F4">
      <w:pPr>
        <w:rPr>
          <w:rFonts w:cs="Arial"/>
          <w:sz w:val="22"/>
        </w:rPr>
      </w:pPr>
    </w:p>
    <w:p w14:paraId="76625794" w14:textId="77777777" w:rsidR="000140F4" w:rsidRPr="001A1F0F" w:rsidRDefault="000140F4" w:rsidP="000140F4">
      <w:pPr>
        <w:rPr>
          <w:rFonts w:cs="Arial"/>
          <w:sz w:val="22"/>
        </w:rPr>
      </w:pPr>
      <w:r w:rsidRPr="001A1F0F">
        <w:rPr>
          <w:rFonts w:cs="Arial"/>
          <w:sz w:val="22"/>
        </w:rPr>
        <w:t>Odstop od pogodbe učinkuje z dnem, ko izvajalec prejme pisno izjavo naročnika o odstopu.</w:t>
      </w:r>
    </w:p>
    <w:p w14:paraId="5A63EC82" w14:textId="77777777" w:rsidR="00DE09FC" w:rsidRPr="001A1F0F" w:rsidRDefault="00DE09FC" w:rsidP="000140F4">
      <w:pPr>
        <w:rPr>
          <w:rFonts w:cs="Arial"/>
          <w:sz w:val="22"/>
        </w:rPr>
      </w:pPr>
    </w:p>
    <w:p w14:paraId="26F03A38" w14:textId="77777777" w:rsidR="00107A9E" w:rsidRDefault="000140F4" w:rsidP="000140F4">
      <w:pPr>
        <w:rPr>
          <w:rFonts w:cs="Arial"/>
          <w:sz w:val="22"/>
        </w:rPr>
      </w:pPr>
      <w:r w:rsidRPr="001A1F0F">
        <w:rPr>
          <w:rFonts w:cs="Arial"/>
          <w:sz w:val="22"/>
        </w:rPr>
        <w:t>XVI. RAZVEZNI POGOJ</w:t>
      </w:r>
    </w:p>
    <w:p w14:paraId="68F63522" w14:textId="77777777" w:rsidR="00107A9E" w:rsidRPr="001A1F0F" w:rsidRDefault="00107A9E" w:rsidP="000140F4">
      <w:pPr>
        <w:rPr>
          <w:rFonts w:cs="Arial"/>
          <w:sz w:val="22"/>
        </w:rPr>
      </w:pPr>
    </w:p>
    <w:p w14:paraId="48613B6F" w14:textId="77777777" w:rsidR="000140F4" w:rsidRPr="001A1F0F" w:rsidRDefault="000140F4" w:rsidP="000140F4">
      <w:pPr>
        <w:numPr>
          <w:ilvl w:val="0"/>
          <w:numId w:val="34"/>
        </w:numPr>
        <w:jc w:val="center"/>
        <w:rPr>
          <w:rFonts w:cs="Arial"/>
          <w:sz w:val="22"/>
        </w:rPr>
      </w:pPr>
      <w:r w:rsidRPr="001A1F0F">
        <w:rPr>
          <w:rFonts w:cs="Arial"/>
          <w:sz w:val="22"/>
        </w:rPr>
        <w:t>člen</w:t>
      </w:r>
    </w:p>
    <w:p w14:paraId="5531E23F" w14:textId="77777777" w:rsidR="000140F4" w:rsidRPr="001A1F0F" w:rsidRDefault="000140F4" w:rsidP="000140F4">
      <w:pPr>
        <w:rPr>
          <w:rFonts w:cs="Arial"/>
          <w:sz w:val="22"/>
        </w:rPr>
      </w:pPr>
    </w:p>
    <w:p w14:paraId="75C16B51" w14:textId="77777777" w:rsidR="000140F4" w:rsidRPr="001A1F0F" w:rsidRDefault="000140F4" w:rsidP="000140F4">
      <w:pPr>
        <w:rPr>
          <w:rFonts w:cs="Arial"/>
          <w:sz w:val="22"/>
        </w:rPr>
      </w:pPr>
      <w:r w:rsidRPr="001A1F0F">
        <w:rPr>
          <w:rFonts w:cs="Arial"/>
          <w:sz w:val="22"/>
        </w:rPr>
        <w:t xml:space="preserve">Ne glede na navedeno v posameznih določbah te pogodbe je ta pogodba skladno s 67. členom  </w:t>
      </w:r>
      <w:r w:rsidR="00107A9E">
        <w:rPr>
          <w:rFonts w:cs="Arial"/>
          <w:sz w:val="22"/>
        </w:rPr>
        <w:t xml:space="preserve">ZJN-3 </w:t>
      </w:r>
      <w:r w:rsidRPr="001A1F0F">
        <w:rPr>
          <w:rFonts w:cs="Arial"/>
          <w:sz w:val="22"/>
        </w:rPr>
        <w:t>razvezana v primeru izpolnitev naslednjih okoliščin in pogojev:</w:t>
      </w:r>
    </w:p>
    <w:p w14:paraId="183EF9DD" w14:textId="77777777" w:rsidR="000140F4" w:rsidRPr="001A1F0F" w:rsidRDefault="000140F4" w:rsidP="000140F4">
      <w:pPr>
        <w:numPr>
          <w:ilvl w:val="0"/>
          <w:numId w:val="35"/>
        </w:numPr>
        <w:rPr>
          <w:rFonts w:cs="Arial"/>
          <w:sz w:val="22"/>
        </w:rPr>
      </w:pPr>
      <w:r w:rsidRPr="001A1F0F">
        <w:rPr>
          <w:rFonts w:cs="Arial"/>
          <w:sz w:val="22"/>
        </w:rPr>
        <w:t xml:space="preserve">če bo naročnik seznanjen, da je sodišče s pravnomočno odločitvijo ugotovilo kršitev obveznosti iz drugega odstavka 3. člena ZJN-3 (kršitev obveznosti delovne, </w:t>
      </w:r>
      <w:proofErr w:type="spellStart"/>
      <w:r w:rsidRPr="001A1F0F">
        <w:rPr>
          <w:rFonts w:cs="Arial"/>
          <w:sz w:val="22"/>
        </w:rPr>
        <w:t>okoljske</w:t>
      </w:r>
      <w:proofErr w:type="spellEnd"/>
      <w:r w:rsidRPr="001A1F0F">
        <w:rPr>
          <w:rFonts w:cs="Arial"/>
          <w:sz w:val="22"/>
        </w:rPr>
        <w:t xml:space="preserve"> ali socialne zakonodaje) s strani izvajalca ali podizvajalca ali</w:t>
      </w:r>
    </w:p>
    <w:p w14:paraId="43045B71" w14:textId="77777777" w:rsidR="000140F4" w:rsidRPr="001A1F0F" w:rsidRDefault="000140F4" w:rsidP="000140F4">
      <w:pPr>
        <w:numPr>
          <w:ilvl w:val="0"/>
          <w:numId w:val="35"/>
        </w:numPr>
        <w:rPr>
          <w:rFonts w:cs="Arial"/>
          <w:sz w:val="22"/>
        </w:rPr>
      </w:pPr>
      <w:r w:rsidRPr="001A1F0F">
        <w:rPr>
          <w:rFonts w:cs="Arial"/>
          <w:sz w:val="22"/>
        </w:rPr>
        <w:t>če bo naročnik seznanjen, da je pristojni državni organ pri izvajalcu ali podizvajalcu v času izvajanja pogodbe ugotovil najmanj dve kršitvi v zvezi s:</w:t>
      </w:r>
    </w:p>
    <w:p w14:paraId="1934D4D2" w14:textId="77777777" w:rsidR="000140F4" w:rsidRPr="001A1F0F" w:rsidRDefault="000140F4" w:rsidP="000140F4">
      <w:pPr>
        <w:numPr>
          <w:ilvl w:val="1"/>
          <w:numId w:val="35"/>
        </w:numPr>
        <w:ind w:left="1440"/>
        <w:rPr>
          <w:rFonts w:cs="Arial"/>
          <w:sz w:val="22"/>
        </w:rPr>
      </w:pPr>
      <w:r w:rsidRPr="001A1F0F">
        <w:rPr>
          <w:rFonts w:cs="Arial"/>
          <w:sz w:val="22"/>
        </w:rPr>
        <w:t>plačilom za delo,</w:t>
      </w:r>
    </w:p>
    <w:p w14:paraId="1AD53CCE" w14:textId="77777777" w:rsidR="000140F4" w:rsidRPr="001A1F0F" w:rsidRDefault="000140F4" w:rsidP="000140F4">
      <w:pPr>
        <w:numPr>
          <w:ilvl w:val="1"/>
          <w:numId w:val="35"/>
        </w:numPr>
        <w:ind w:left="1440"/>
        <w:rPr>
          <w:rFonts w:cs="Arial"/>
          <w:sz w:val="22"/>
        </w:rPr>
      </w:pPr>
      <w:r w:rsidRPr="001A1F0F">
        <w:rPr>
          <w:rFonts w:cs="Arial"/>
          <w:sz w:val="22"/>
        </w:rPr>
        <w:t xml:space="preserve">delovnim časom, </w:t>
      </w:r>
    </w:p>
    <w:p w14:paraId="018A6D60" w14:textId="77777777" w:rsidR="000140F4" w:rsidRDefault="000140F4" w:rsidP="000140F4">
      <w:pPr>
        <w:numPr>
          <w:ilvl w:val="1"/>
          <w:numId w:val="35"/>
        </w:numPr>
        <w:ind w:left="1440"/>
        <w:rPr>
          <w:rFonts w:cs="Arial"/>
          <w:sz w:val="22"/>
        </w:rPr>
      </w:pPr>
      <w:r w:rsidRPr="001A1F0F">
        <w:rPr>
          <w:rFonts w:cs="Arial"/>
          <w:sz w:val="22"/>
        </w:rPr>
        <w:t xml:space="preserve">počitki, </w:t>
      </w:r>
    </w:p>
    <w:p w14:paraId="3692BABE" w14:textId="77777777" w:rsidR="007E0056" w:rsidRPr="001A1F0F" w:rsidRDefault="007E0056" w:rsidP="007E0056">
      <w:pPr>
        <w:rPr>
          <w:rFonts w:cs="Arial"/>
          <w:sz w:val="22"/>
        </w:rPr>
      </w:pPr>
    </w:p>
    <w:p w14:paraId="3612CDB6" w14:textId="77777777" w:rsidR="000140F4" w:rsidRPr="00107A9E" w:rsidRDefault="000140F4" w:rsidP="000140F4">
      <w:pPr>
        <w:numPr>
          <w:ilvl w:val="1"/>
          <w:numId w:val="35"/>
        </w:numPr>
        <w:ind w:left="1440"/>
        <w:rPr>
          <w:rFonts w:cs="Arial"/>
          <w:sz w:val="22"/>
        </w:rPr>
      </w:pPr>
      <w:r w:rsidRPr="001A1F0F">
        <w:rPr>
          <w:rFonts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0A6A9763" w14:textId="77777777" w:rsidR="000140F4" w:rsidRPr="001A1F0F" w:rsidRDefault="000140F4" w:rsidP="000140F4">
      <w:pPr>
        <w:rPr>
          <w:rFonts w:cs="Arial"/>
          <w:sz w:val="22"/>
        </w:rPr>
      </w:pPr>
      <w:r w:rsidRPr="001A1F0F">
        <w:rPr>
          <w:rFonts w:cs="Arial"/>
          <w:sz w:val="22"/>
        </w:rPr>
        <w:t>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w:t>
      </w:r>
    </w:p>
    <w:p w14:paraId="363E6364" w14:textId="77777777" w:rsidR="000140F4" w:rsidRPr="001A1F0F" w:rsidRDefault="000140F4" w:rsidP="000140F4">
      <w:pPr>
        <w:rPr>
          <w:rFonts w:cs="Arial"/>
          <w:sz w:val="22"/>
        </w:rPr>
      </w:pPr>
    </w:p>
    <w:p w14:paraId="1277D689" w14:textId="77777777" w:rsidR="000140F4" w:rsidRPr="001A1F0F" w:rsidRDefault="000140F4" w:rsidP="000140F4">
      <w:pPr>
        <w:rPr>
          <w:rFonts w:cs="Arial"/>
          <w:sz w:val="22"/>
        </w:rPr>
      </w:pPr>
      <w:r w:rsidRPr="001A1F0F">
        <w:rPr>
          <w:rFonts w:cs="Arial"/>
          <w:sz w:val="22"/>
        </w:rPr>
        <w:t>V primeru izpolnitve okoliščin in pogojev iz prejšnjega odstavka se šteje, da je pogodba razvezana z dnem sklenitve nove pogodbe o izvedbi javnega naročila za predmetno naročilo. 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1A6E0C21" w14:textId="77777777" w:rsidR="000140F4" w:rsidRPr="001A1F0F" w:rsidRDefault="000140F4" w:rsidP="000140F4">
      <w:pPr>
        <w:rPr>
          <w:rFonts w:cs="Arial"/>
          <w:sz w:val="22"/>
        </w:rPr>
      </w:pPr>
    </w:p>
    <w:p w14:paraId="0AD416F9" w14:textId="77777777" w:rsidR="000140F4" w:rsidRPr="001A1F0F" w:rsidRDefault="000140F4" w:rsidP="000140F4">
      <w:pPr>
        <w:rPr>
          <w:rFonts w:cs="Arial"/>
          <w:sz w:val="22"/>
        </w:rPr>
      </w:pPr>
      <w:r w:rsidRPr="001A1F0F">
        <w:rPr>
          <w:rFonts w:cs="Arial"/>
          <w:sz w:val="22"/>
        </w:rPr>
        <w:lastRenderedPageBreak/>
        <w:t>XVII. REŠEVANJE SPOROV</w:t>
      </w:r>
    </w:p>
    <w:p w14:paraId="0581FECA" w14:textId="77777777" w:rsidR="000140F4" w:rsidRPr="001A1F0F" w:rsidRDefault="000140F4" w:rsidP="000140F4">
      <w:pPr>
        <w:rPr>
          <w:rFonts w:cs="Arial"/>
          <w:sz w:val="22"/>
        </w:rPr>
      </w:pPr>
    </w:p>
    <w:p w14:paraId="671844ED" w14:textId="77777777" w:rsidR="000140F4" w:rsidRPr="001A1F0F" w:rsidRDefault="000140F4" w:rsidP="000140F4">
      <w:pPr>
        <w:numPr>
          <w:ilvl w:val="0"/>
          <w:numId w:val="34"/>
        </w:numPr>
        <w:jc w:val="center"/>
        <w:rPr>
          <w:rFonts w:cs="Arial"/>
          <w:sz w:val="22"/>
        </w:rPr>
      </w:pPr>
      <w:r w:rsidRPr="001A1F0F">
        <w:rPr>
          <w:rFonts w:cs="Arial"/>
          <w:sz w:val="22"/>
        </w:rPr>
        <w:t>člen</w:t>
      </w:r>
    </w:p>
    <w:p w14:paraId="2919251F" w14:textId="77777777" w:rsidR="000140F4" w:rsidRPr="001A1F0F" w:rsidRDefault="000140F4" w:rsidP="000140F4">
      <w:pPr>
        <w:ind w:left="1065"/>
        <w:rPr>
          <w:rFonts w:cs="Arial"/>
          <w:sz w:val="22"/>
        </w:rPr>
      </w:pPr>
    </w:p>
    <w:p w14:paraId="44B1D4C1" w14:textId="77777777" w:rsidR="000140F4" w:rsidRPr="001A1F0F" w:rsidRDefault="000140F4" w:rsidP="000140F4">
      <w:pPr>
        <w:rPr>
          <w:rFonts w:cs="Arial"/>
          <w:sz w:val="22"/>
        </w:rPr>
      </w:pPr>
      <w:r w:rsidRPr="001A1F0F">
        <w:rPr>
          <w:rFonts w:cs="Arial"/>
          <w:sz w:val="22"/>
        </w:rPr>
        <w:t>Morebitne spore v zvezi z izvajanjem te pogodbe bosta pogodbeni stranki skušali rešiti sporazumno v skladu s pogodbo. Če spornega vprašanja ne bo možno rešiti sporazumno, lahko vsaka pogodbena stranka sproži spor pri stvarno in krajevno pristojnem sodišču.</w:t>
      </w:r>
    </w:p>
    <w:p w14:paraId="753BB651" w14:textId="77777777" w:rsidR="000140F4" w:rsidRPr="001A1F0F" w:rsidRDefault="000140F4" w:rsidP="000140F4">
      <w:pPr>
        <w:rPr>
          <w:rFonts w:cs="Arial"/>
          <w:sz w:val="22"/>
        </w:rPr>
      </w:pPr>
    </w:p>
    <w:p w14:paraId="0ECE4933" w14:textId="77777777" w:rsidR="000140F4" w:rsidRPr="001A1F0F" w:rsidRDefault="000140F4" w:rsidP="000140F4">
      <w:pPr>
        <w:rPr>
          <w:rFonts w:cs="Arial"/>
          <w:sz w:val="22"/>
        </w:rPr>
      </w:pPr>
      <w:r w:rsidRPr="001A1F0F">
        <w:rPr>
          <w:rFonts w:cs="Arial"/>
          <w:sz w:val="22"/>
        </w:rPr>
        <w:t>XVIII. PROTIKORUPCIJSKA DOLOČBA</w:t>
      </w:r>
    </w:p>
    <w:p w14:paraId="1ADAE21A" w14:textId="77777777" w:rsidR="000140F4" w:rsidRPr="001A1F0F" w:rsidRDefault="000140F4" w:rsidP="000140F4">
      <w:pPr>
        <w:rPr>
          <w:rFonts w:cs="Arial"/>
          <w:sz w:val="22"/>
        </w:rPr>
      </w:pPr>
    </w:p>
    <w:p w14:paraId="5A20B83D" w14:textId="77777777" w:rsidR="000140F4" w:rsidRPr="001A1F0F" w:rsidRDefault="000140F4" w:rsidP="000140F4">
      <w:pPr>
        <w:numPr>
          <w:ilvl w:val="0"/>
          <w:numId w:val="34"/>
        </w:numPr>
        <w:jc w:val="center"/>
        <w:rPr>
          <w:rFonts w:cs="Arial"/>
          <w:sz w:val="22"/>
        </w:rPr>
      </w:pPr>
      <w:r w:rsidRPr="001A1F0F">
        <w:rPr>
          <w:rFonts w:cs="Arial"/>
          <w:sz w:val="22"/>
        </w:rPr>
        <w:t>člen</w:t>
      </w:r>
    </w:p>
    <w:p w14:paraId="3448F03A" w14:textId="77777777" w:rsidR="000140F4" w:rsidRPr="001A1F0F" w:rsidRDefault="000140F4" w:rsidP="000140F4">
      <w:pPr>
        <w:ind w:left="1065"/>
        <w:rPr>
          <w:rFonts w:cs="Arial"/>
          <w:sz w:val="22"/>
        </w:rPr>
      </w:pPr>
    </w:p>
    <w:p w14:paraId="6D34A268" w14:textId="77777777" w:rsidR="00964584" w:rsidRPr="00964584" w:rsidRDefault="00964584" w:rsidP="00964584">
      <w:pPr>
        <w:rPr>
          <w:rFonts w:cs="Arial"/>
          <w:sz w:val="22"/>
        </w:rPr>
      </w:pPr>
      <w:r>
        <w:rPr>
          <w:rFonts w:cs="Arial"/>
          <w:sz w:val="22"/>
        </w:rPr>
        <w:t>Ta pogodba</w:t>
      </w:r>
      <w:r w:rsidRPr="00964584">
        <w:rPr>
          <w:rFonts w:cs="Arial"/>
          <w:sz w:val="22"/>
        </w:rPr>
        <w:t xml:space="preserve"> se šteje za</w:t>
      </w:r>
      <w:r>
        <w:rPr>
          <w:rFonts w:cs="Arial"/>
          <w:sz w:val="22"/>
        </w:rPr>
        <w:t xml:space="preserve"> nično</w:t>
      </w:r>
      <w:r w:rsidRPr="00964584">
        <w:rPr>
          <w:rFonts w:cs="Arial"/>
          <w:sz w:val="22"/>
        </w:rPr>
        <w:t>, če je kdo v imenu ali na račun druge pogodbene stranke (naziv in poslovni naslov) predstavniku ali organu naročnika obljubil, ponudil ali dal kakšno nedovoljeno korist za:</w:t>
      </w:r>
    </w:p>
    <w:p w14:paraId="1747589C" w14:textId="77777777" w:rsidR="00964584" w:rsidRPr="00964584" w:rsidRDefault="00964584" w:rsidP="00964584">
      <w:pPr>
        <w:numPr>
          <w:ilvl w:val="0"/>
          <w:numId w:val="41"/>
        </w:numPr>
        <w:rPr>
          <w:rFonts w:cs="Arial"/>
          <w:sz w:val="22"/>
        </w:rPr>
      </w:pPr>
      <w:r w:rsidRPr="00964584">
        <w:rPr>
          <w:rFonts w:cs="Arial"/>
          <w:sz w:val="22"/>
        </w:rPr>
        <w:t>pridobitev posla iz tega okvirnega sporazuma;</w:t>
      </w:r>
    </w:p>
    <w:p w14:paraId="271F10A5" w14:textId="77777777" w:rsidR="00964584" w:rsidRPr="00964584" w:rsidRDefault="00964584" w:rsidP="00964584">
      <w:pPr>
        <w:numPr>
          <w:ilvl w:val="0"/>
          <w:numId w:val="41"/>
        </w:numPr>
        <w:rPr>
          <w:rFonts w:cs="Arial"/>
          <w:sz w:val="22"/>
        </w:rPr>
      </w:pPr>
      <w:r w:rsidRPr="00964584">
        <w:rPr>
          <w:rFonts w:cs="Arial"/>
          <w:sz w:val="22"/>
        </w:rPr>
        <w:t>za sklenitev posla iz tega okvirnega sporazuma pod ugodnejšimi pogoji;</w:t>
      </w:r>
    </w:p>
    <w:p w14:paraId="6DCE57B7" w14:textId="77777777" w:rsidR="00964584" w:rsidRPr="00964584" w:rsidRDefault="00964584" w:rsidP="00964584">
      <w:pPr>
        <w:numPr>
          <w:ilvl w:val="0"/>
          <w:numId w:val="41"/>
        </w:numPr>
        <w:rPr>
          <w:rFonts w:cs="Arial"/>
          <w:sz w:val="22"/>
        </w:rPr>
      </w:pPr>
      <w:r w:rsidRPr="00964584">
        <w:rPr>
          <w:rFonts w:cs="Arial"/>
          <w:sz w:val="22"/>
        </w:rPr>
        <w:t>za opustitev dolžnega nadzora nad izvajanjem obveznosti iz tega okvirnega sporazuma;</w:t>
      </w:r>
    </w:p>
    <w:p w14:paraId="2007F627" w14:textId="77777777" w:rsidR="00964584" w:rsidRPr="00964584" w:rsidRDefault="00964584" w:rsidP="00964584">
      <w:pPr>
        <w:numPr>
          <w:ilvl w:val="0"/>
          <w:numId w:val="41"/>
        </w:numPr>
        <w:rPr>
          <w:rFonts w:cs="Arial"/>
          <w:sz w:val="22"/>
        </w:rPr>
      </w:pPr>
      <w:r w:rsidRPr="00964584">
        <w:rPr>
          <w:rFonts w:cs="Arial"/>
          <w:sz w:val="22"/>
        </w:rPr>
        <w:t>za drugo ravnanje ali opustitev ravnanja, s katerim je naročniku povzročena škoda ali je omogočena pridobitev nedovoljene koristi predstavniku ali posredniku naročnika, drugi pogodbeni stranki ali njenemu predstavniku, zastopniku oziroma posredniku.</w:t>
      </w:r>
    </w:p>
    <w:p w14:paraId="79667F11" w14:textId="77777777" w:rsidR="00DE09FC" w:rsidRPr="001A1F0F" w:rsidRDefault="00DE09FC" w:rsidP="000140F4">
      <w:pPr>
        <w:rPr>
          <w:rFonts w:cs="Arial"/>
          <w:sz w:val="22"/>
        </w:rPr>
      </w:pPr>
    </w:p>
    <w:p w14:paraId="4405DDBB" w14:textId="77777777" w:rsidR="000140F4" w:rsidRPr="001A1F0F" w:rsidRDefault="000140F4" w:rsidP="000140F4">
      <w:pPr>
        <w:rPr>
          <w:rFonts w:cs="Arial"/>
          <w:sz w:val="22"/>
        </w:rPr>
      </w:pPr>
      <w:r w:rsidRPr="001A1F0F">
        <w:rPr>
          <w:rFonts w:cs="Arial"/>
          <w:sz w:val="22"/>
        </w:rPr>
        <w:t>XIX. REVIZIJSKA SLED</w:t>
      </w:r>
    </w:p>
    <w:p w14:paraId="30183476" w14:textId="77777777" w:rsidR="000140F4" w:rsidRPr="001A1F0F" w:rsidRDefault="000140F4" w:rsidP="000140F4">
      <w:pPr>
        <w:numPr>
          <w:ilvl w:val="0"/>
          <w:numId w:val="34"/>
        </w:numPr>
        <w:jc w:val="center"/>
        <w:rPr>
          <w:rFonts w:cs="Arial"/>
          <w:sz w:val="22"/>
        </w:rPr>
      </w:pPr>
      <w:r w:rsidRPr="001A1F0F">
        <w:rPr>
          <w:rFonts w:cs="Arial"/>
          <w:sz w:val="22"/>
        </w:rPr>
        <w:t>člen</w:t>
      </w:r>
    </w:p>
    <w:p w14:paraId="2BA1716E" w14:textId="77777777" w:rsidR="000140F4" w:rsidRPr="001A1F0F" w:rsidRDefault="000140F4" w:rsidP="000140F4">
      <w:pPr>
        <w:ind w:left="1065"/>
        <w:rPr>
          <w:rFonts w:cs="Arial"/>
          <w:sz w:val="22"/>
        </w:rPr>
      </w:pPr>
    </w:p>
    <w:p w14:paraId="6B894547" w14:textId="77777777" w:rsidR="000140F4" w:rsidRPr="001A1F0F" w:rsidRDefault="000140F4" w:rsidP="000140F4">
      <w:pPr>
        <w:rPr>
          <w:rFonts w:cs="Arial"/>
          <w:sz w:val="22"/>
        </w:rPr>
      </w:pPr>
      <w:r w:rsidRPr="001A1F0F">
        <w:rPr>
          <w:rFonts w:cs="Arial"/>
          <w:sz w:val="22"/>
        </w:rPr>
        <w:t>Vsa dokumentacija, povezana z izvedbo projekta, mora biti hranjena na način, da zagotavlja revizijsko sled izvedbe projekta.</w:t>
      </w:r>
    </w:p>
    <w:p w14:paraId="0C33971A" w14:textId="77777777" w:rsidR="000140F4" w:rsidRPr="001A1F0F" w:rsidRDefault="000140F4" w:rsidP="000140F4">
      <w:pPr>
        <w:rPr>
          <w:rFonts w:cs="Arial"/>
          <w:sz w:val="22"/>
        </w:rPr>
      </w:pPr>
    </w:p>
    <w:p w14:paraId="32387FE9" w14:textId="77777777" w:rsidR="000140F4" w:rsidRDefault="000140F4" w:rsidP="000140F4">
      <w:pPr>
        <w:rPr>
          <w:rFonts w:cs="Arial"/>
          <w:sz w:val="22"/>
        </w:rPr>
      </w:pPr>
      <w:r w:rsidRPr="001A1F0F">
        <w:rPr>
          <w:rFonts w:cs="Arial"/>
          <w:sz w:val="22"/>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30096398" w14:textId="77777777" w:rsidR="002865A8" w:rsidRDefault="002865A8" w:rsidP="000140F4">
      <w:pPr>
        <w:rPr>
          <w:rFonts w:cs="Arial"/>
          <w:sz w:val="22"/>
        </w:rPr>
      </w:pPr>
    </w:p>
    <w:p w14:paraId="76D2FBAC" w14:textId="2A9EFAD4" w:rsidR="000140F4" w:rsidRDefault="000140F4" w:rsidP="000140F4">
      <w:pPr>
        <w:rPr>
          <w:rFonts w:cs="Arial"/>
          <w:sz w:val="22"/>
        </w:rPr>
      </w:pPr>
      <w:r w:rsidRPr="001A1F0F">
        <w:rPr>
          <w:rFonts w:cs="Arial"/>
          <w:sz w:val="22"/>
        </w:rPr>
        <w:t>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w:t>
      </w:r>
    </w:p>
    <w:p w14:paraId="170DFFA8" w14:textId="77777777" w:rsidR="00964584" w:rsidRPr="001A1F0F" w:rsidRDefault="00964584" w:rsidP="000140F4">
      <w:pPr>
        <w:rPr>
          <w:rFonts w:cs="Arial"/>
          <w:sz w:val="22"/>
        </w:rPr>
      </w:pPr>
    </w:p>
    <w:p w14:paraId="0F15816A" w14:textId="77777777" w:rsidR="000140F4" w:rsidRPr="001A1F0F" w:rsidRDefault="000140F4" w:rsidP="000140F4">
      <w:pPr>
        <w:rPr>
          <w:rFonts w:cs="Arial"/>
          <w:sz w:val="22"/>
        </w:rPr>
      </w:pPr>
      <w:r w:rsidRPr="001A1F0F">
        <w:rPr>
          <w:rFonts w:cs="Arial"/>
          <w:sz w:val="22"/>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7126785" w14:textId="77777777" w:rsidR="000140F4" w:rsidRPr="001A1F0F" w:rsidRDefault="000140F4" w:rsidP="000140F4">
      <w:pPr>
        <w:rPr>
          <w:rFonts w:cs="Arial"/>
          <w:sz w:val="22"/>
        </w:rPr>
      </w:pPr>
    </w:p>
    <w:p w14:paraId="281A3302" w14:textId="77777777" w:rsidR="000140F4" w:rsidRPr="001A1F0F" w:rsidRDefault="000140F4" w:rsidP="000140F4">
      <w:pPr>
        <w:rPr>
          <w:rFonts w:cs="Arial"/>
          <w:sz w:val="22"/>
        </w:rPr>
      </w:pPr>
      <w:r w:rsidRPr="001A1F0F">
        <w:rPr>
          <w:rFonts w:cs="Arial"/>
          <w:sz w:val="22"/>
        </w:rPr>
        <w:t>Informacije, ki jih revizijska sled vključuje, morajo biti takšne, da dokazujejo neoporečnost shranjene informacije. Njihov nastanek in hramba morata zagotavljati njihovo neoporečnost in uporabnost v vsem času hranjenja informacij.</w:t>
      </w:r>
    </w:p>
    <w:p w14:paraId="10239777" w14:textId="77777777" w:rsidR="000140F4" w:rsidRPr="001A1F0F" w:rsidRDefault="000140F4" w:rsidP="000140F4">
      <w:pPr>
        <w:rPr>
          <w:rFonts w:cs="Arial"/>
          <w:sz w:val="22"/>
        </w:rPr>
      </w:pPr>
    </w:p>
    <w:p w14:paraId="40766B80" w14:textId="77777777" w:rsidR="000140F4" w:rsidRPr="001A1F0F" w:rsidRDefault="000140F4" w:rsidP="000140F4">
      <w:pPr>
        <w:rPr>
          <w:rFonts w:cs="Arial"/>
          <w:sz w:val="22"/>
        </w:rPr>
      </w:pPr>
      <w:r w:rsidRPr="001A1F0F">
        <w:rPr>
          <w:rFonts w:cs="Arial"/>
          <w:sz w:val="22"/>
        </w:rPr>
        <w:t>XX. KONČNE DOLOČBE</w:t>
      </w:r>
    </w:p>
    <w:p w14:paraId="1A06DAFA" w14:textId="77777777" w:rsidR="000140F4" w:rsidRPr="001A1F0F" w:rsidRDefault="000140F4" w:rsidP="000140F4">
      <w:pPr>
        <w:rPr>
          <w:rFonts w:cs="Arial"/>
          <w:sz w:val="22"/>
        </w:rPr>
      </w:pPr>
    </w:p>
    <w:p w14:paraId="140B7B9E" w14:textId="77777777" w:rsidR="000140F4" w:rsidRPr="001A1F0F" w:rsidRDefault="000140F4" w:rsidP="000140F4">
      <w:pPr>
        <w:numPr>
          <w:ilvl w:val="0"/>
          <w:numId w:val="34"/>
        </w:numPr>
        <w:jc w:val="center"/>
        <w:rPr>
          <w:rFonts w:cs="Arial"/>
          <w:sz w:val="22"/>
        </w:rPr>
      </w:pPr>
      <w:r w:rsidRPr="001A1F0F">
        <w:rPr>
          <w:rFonts w:cs="Arial"/>
          <w:sz w:val="22"/>
        </w:rPr>
        <w:t>člen</w:t>
      </w:r>
    </w:p>
    <w:p w14:paraId="17922B3A" w14:textId="77777777" w:rsidR="000140F4" w:rsidRPr="001A1F0F" w:rsidRDefault="000140F4" w:rsidP="000140F4">
      <w:pPr>
        <w:ind w:left="1065"/>
        <w:rPr>
          <w:rFonts w:cs="Arial"/>
          <w:sz w:val="22"/>
        </w:rPr>
      </w:pPr>
    </w:p>
    <w:p w14:paraId="1FC05DD8" w14:textId="02A99870" w:rsidR="000140F4" w:rsidRPr="001A1F0F" w:rsidRDefault="000140F4" w:rsidP="000140F4">
      <w:pPr>
        <w:rPr>
          <w:rFonts w:cs="Arial"/>
          <w:sz w:val="22"/>
        </w:rPr>
      </w:pPr>
      <w:r w:rsidRPr="001A1F0F">
        <w:rPr>
          <w:rFonts w:cs="Arial"/>
          <w:sz w:val="22"/>
        </w:rPr>
        <w:t xml:space="preserve">Če pride do statusne spremembe izvajalca, pridobi status stranke novi subjekt le v primeru, če naročnik s tem soglaša. </w:t>
      </w:r>
    </w:p>
    <w:p w14:paraId="31DCE4FC" w14:textId="77777777" w:rsidR="000140F4" w:rsidRPr="001A1F0F" w:rsidRDefault="000140F4" w:rsidP="000140F4">
      <w:pPr>
        <w:numPr>
          <w:ilvl w:val="0"/>
          <w:numId w:val="34"/>
        </w:numPr>
        <w:jc w:val="center"/>
        <w:rPr>
          <w:rFonts w:cs="Arial"/>
          <w:sz w:val="22"/>
        </w:rPr>
      </w:pPr>
      <w:r w:rsidRPr="001A1F0F">
        <w:rPr>
          <w:rFonts w:cs="Arial"/>
          <w:sz w:val="22"/>
        </w:rPr>
        <w:lastRenderedPageBreak/>
        <w:t>člen</w:t>
      </w:r>
    </w:p>
    <w:p w14:paraId="02497643" w14:textId="77777777" w:rsidR="000140F4" w:rsidRPr="001A1F0F" w:rsidRDefault="000140F4" w:rsidP="000140F4">
      <w:pPr>
        <w:ind w:left="1065"/>
        <w:rPr>
          <w:rFonts w:cs="Arial"/>
          <w:sz w:val="22"/>
        </w:rPr>
      </w:pPr>
    </w:p>
    <w:p w14:paraId="574A8C3B" w14:textId="77777777" w:rsidR="000140F4" w:rsidRPr="001A1F0F" w:rsidRDefault="000140F4" w:rsidP="000140F4">
      <w:pPr>
        <w:rPr>
          <w:rFonts w:cs="Arial"/>
          <w:sz w:val="22"/>
        </w:rPr>
      </w:pPr>
      <w:r w:rsidRPr="001A1F0F">
        <w:rPr>
          <w:rFonts w:cs="Arial"/>
          <w:sz w:val="22"/>
        </w:rPr>
        <w:t xml:space="preserve">Pogodba se lahko spremeni ali dopolni s pisnim dodatkom, ki ga sprejmeta in podpišeta obe stranki. </w:t>
      </w:r>
    </w:p>
    <w:p w14:paraId="61F28D7F" w14:textId="77777777" w:rsidR="000140F4" w:rsidRPr="001A1F0F" w:rsidRDefault="000140F4" w:rsidP="000140F4">
      <w:pPr>
        <w:rPr>
          <w:rFonts w:cs="Arial"/>
          <w:sz w:val="22"/>
        </w:rPr>
      </w:pPr>
    </w:p>
    <w:p w14:paraId="312B3EB8" w14:textId="77777777" w:rsidR="000140F4" w:rsidRPr="001A1F0F" w:rsidRDefault="000140F4" w:rsidP="000140F4">
      <w:pPr>
        <w:numPr>
          <w:ilvl w:val="0"/>
          <w:numId w:val="34"/>
        </w:numPr>
        <w:jc w:val="center"/>
        <w:rPr>
          <w:rFonts w:cs="Arial"/>
          <w:sz w:val="22"/>
        </w:rPr>
      </w:pPr>
      <w:r w:rsidRPr="001A1F0F">
        <w:rPr>
          <w:rFonts w:cs="Arial"/>
          <w:sz w:val="22"/>
        </w:rPr>
        <w:t>člen</w:t>
      </w:r>
    </w:p>
    <w:p w14:paraId="6311DCCD" w14:textId="77777777" w:rsidR="000140F4" w:rsidRPr="001A1F0F" w:rsidRDefault="000140F4" w:rsidP="000140F4">
      <w:pPr>
        <w:ind w:left="1065"/>
        <w:rPr>
          <w:rFonts w:cs="Arial"/>
          <w:sz w:val="22"/>
        </w:rPr>
      </w:pPr>
    </w:p>
    <w:p w14:paraId="3F509B02" w14:textId="77777777" w:rsidR="000140F4" w:rsidRPr="001A1F0F" w:rsidRDefault="000140F4" w:rsidP="000140F4">
      <w:pPr>
        <w:rPr>
          <w:rFonts w:cs="Arial"/>
          <w:sz w:val="22"/>
        </w:rPr>
      </w:pPr>
      <w:r w:rsidRPr="001A1F0F">
        <w:rPr>
          <w:rFonts w:cs="Arial"/>
          <w:sz w:val="22"/>
        </w:rPr>
        <w:t xml:space="preserve">Za razmerja, ki jih predmetna pogodba ne ureja, veljajo določbe Obligacijskega zakonika. </w:t>
      </w:r>
    </w:p>
    <w:p w14:paraId="12578335" w14:textId="77777777" w:rsidR="000140F4" w:rsidRPr="001A1F0F" w:rsidRDefault="000140F4" w:rsidP="000140F4">
      <w:pPr>
        <w:rPr>
          <w:rFonts w:cs="Arial"/>
          <w:sz w:val="22"/>
        </w:rPr>
      </w:pPr>
    </w:p>
    <w:p w14:paraId="408A30D3" w14:textId="733E8A1E" w:rsidR="000140F4" w:rsidRPr="001A1F0F" w:rsidRDefault="000140F4" w:rsidP="000140F4">
      <w:pPr>
        <w:rPr>
          <w:rFonts w:cs="Arial"/>
          <w:sz w:val="22"/>
        </w:rPr>
      </w:pPr>
      <w:r w:rsidRPr="001A1F0F">
        <w:rPr>
          <w:rFonts w:cs="Arial"/>
          <w:sz w:val="22"/>
        </w:rPr>
        <w:t>Če katerakoli od določb je ali postane neveljavna, to ne vpliva na ostale pogodbene določbe. Neveljavna določba se nadomesti z veljavno, ki mora čim bolj ustrezati namenu, ki ga je želela doseči neveljavna določba.</w:t>
      </w:r>
    </w:p>
    <w:p w14:paraId="107FD457" w14:textId="77777777" w:rsidR="000140F4" w:rsidRPr="001A1F0F" w:rsidRDefault="000140F4" w:rsidP="000140F4">
      <w:pPr>
        <w:numPr>
          <w:ilvl w:val="0"/>
          <w:numId w:val="34"/>
        </w:numPr>
        <w:jc w:val="center"/>
        <w:rPr>
          <w:rFonts w:cs="Arial"/>
          <w:sz w:val="22"/>
        </w:rPr>
      </w:pPr>
      <w:r w:rsidRPr="001A1F0F">
        <w:rPr>
          <w:rFonts w:cs="Arial"/>
          <w:sz w:val="22"/>
        </w:rPr>
        <w:t>člen</w:t>
      </w:r>
    </w:p>
    <w:p w14:paraId="1301BE3D" w14:textId="77777777" w:rsidR="000140F4" w:rsidRPr="001A1F0F" w:rsidRDefault="000140F4" w:rsidP="000140F4">
      <w:pPr>
        <w:ind w:left="1065"/>
        <w:rPr>
          <w:rFonts w:cs="Arial"/>
          <w:sz w:val="22"/>
        </w:rPr>
      </w:pPr>
    </w:p>
    <w:p w14:paraId="2816B373" w14:textId="77777777" w:rsidR="00DE09FC" w:rsidRPr="001A1F0F" w:rsidRDefault="00DE09FC" w:rsidP="00DE09FC">
      <w:pPr>
        <w:rPr>
          <w:rFonts w:cs="Arial"/>
          <w:sz w:val="22"/>
        </w:rPr>
      </w:pPr>
      <w:r w:rsidRPr="001A1F0F">
        <w:rPr>
          <w:rFonts w:cs="Arial"/>
          <w:sz w:val="22"/>
        </w:rPr>
        <w:t>Pogodba je sklenjena, ko jo podpišeta obe pogodbeni stranki.</w:t>
      </w:r>
    </w:p>
    <w:p w14:paraId="09EEFC07" w14:textId="77777777" w:rsidR="00DE09FC" w:rsidRPr="001A1F0F" w:rsidRDefault="00DE09FC" w:rsidP="00DE09FC">
      <w:pPr>
        <w:rPr>
          <w:rFonts w:cs="Arial"/>
          <w:sz w:val="22"/>
        </w:rPr>
      </w:pPr>
    </w:p>
    <w:p w14:paraId="233A4C5E" w14:textId="2D63759C" w:rsidR="00AE3092" w:rsidRDefault="00DE09FC" w:rsidP="006D6984">
      <w:pPr>
        <w:rPr>
          <w:rFonts w:cs="Arial"/>
          <w:sz w:val="22"/>
        </w:rPr>
      </w:pPr>
      <w:r w:rsidRPr="001A1F0F">
        <w:rPr>
          <w:rFonts w:cs="Arial"/>
          <w:sz w:val="22"/>
        </w:rPr>
        <w:t>Pogodba prične veljati, ko izvajalec predloži zavarovanje iz 22. člena te pogodbe.</w:t>
      </w:r>
    </w:p>
    <w:p w14:paraId="2937E0FF" w14:textId="77777777" w:rsidR="00DE09FC" w:rsidRPr="001A1F0F" w:rsidRDefault="00DE09FC" w:rsidP="006D6984">
      <w:pPr>
        <w:rPr>
          <w:rFonts w:cs="Arial"/>
          <w:sz w:val="22"/>
        </w:rPr>
      </w:pPr>
    </w:p>
    <w:p w14:paraId="0E907729" w14:textId="77777777" w:rsidR="000140F4" w:rsidRPr="001A1F0F" w:rsidRDefault="000140F4" w:rsidP="000140F4">
      <w:pPr>
        <w:numPr>
          <w:ilvl w:val="0"/>
          <w:numId w:val="34"/>
        </w:numPr>
        <w:jc w:val="center"/>
        <w:rPr>
          <w:rFonts w:cs="Arial"/>
          <w:sz w:val="22"/>
        </w:rPr>
      </w:pPr>
      <w:r w:rsidRPr="001A1F0F">
        <w:rPr>
          <w:rFonts w:cs="Arial"/>
          <w:sz w:val="22"/>
        </w:rPr>
        <w:t>člen</w:t>
      </w:r>
    </w:p>
    <w:p w14:paraId="1EF841EB" w14:textId="77777777" w:rsidR="00D13AF9" w:rsidRDefault="00D13AF9" w:rsidP="000140F4">
      <w:pPr>
        <w:rPr>
          <w:rFonts w:cs="Arial"/>
          <w:sz w:val="22"/>
        </w:rPr>
      </w:pPr>
    </w:p>
    <w:p w14:paraId="3505872C" w14:textId="77777777" w:rsidR="000140F4" w:rsidRPr="001A1F0F" w:rsidRDefault="000140F4" w:rsidP="000140F4">
      <w:pPr>
        <w:rPr>
          <w:rFonts w:cs="Arial"/>
          <w:sz w:val="22"/>
        </w:rPr>
      </w:pPr>
      <w:r w:rsidRPr="001A1F0F">
        <w:rPr>
          <w:rFonts w:cs="Arial"/>
          <w:sz w:val="22"/>
        </w:rPr>
        <w:t>Ta pogodba je napisana v štirih (4) enakih izvodih, od katerih prejme naročnik dva (2) izvoda, izvajalec pa dva (2) izvoda.</w:t>
      </w:r>
    </w:p>
    <w:p w14:paraId="301F82AB" w14:textId="77777777" w:rsidR="000140F4" w:rsidRPr="001A1F0F" w:rsidRDefault="000140F4" w:rsidP="000140F4">
      <w:pPr>
        <w:rPr>
          <w:rFonts w:cs="Arial"/>
          <w:sz w:val="22"/>
        </w:rPr>
      </w:pPr>
    </w:p>
    <w:tbl>
      <w:tblPr>
        <w:tblW w:w="0" w:type="auto"/>
        <w:tblLook w:val="04A0" w:firstRow="1" w:lastRow="0" w:firstColumn="1" w:lastColumn="0" w:noHBand="0" w:noVBand="1"/>
      </w:tblPr>
      <w:tblGrid>
        <w:gridCol w:w="4990"/>
        <w:gridCol w:w="4080"/>
      </w:tblGrid>
      <w:tr w:rsidR="000140F4" w:rsidRPr="001A1F0F" w14:paraId="2778F38A" w14:textId="77777777" w:rsidTr="00F01B17">
        <w:tc>
          <w:tcPr>
            <w:tcW w:w="5070" w:type="dxa"/>
          </w:tcPr>
          <w:p w14:paraId="43E4B23D" w14:textId="77777777" w:rsidR="000140F4" w:rsidRPr="001A1F0F" w:rsidRDefault="000140F4" w:rsidP="00F01B17">
            <w:pPr>
              <w:rPr>
                <w:rFonts w:cs="Arial"/>
                <w:sz w:val="22"/>
              </w:rPr>
            </w:pPr>
            <w:r w:rsidRPr="001A1F0F">
              <w:rPr>
                <w:rFonts w:cs="Arial"/>
                <w:sz w:val="22"/>
              </w:rPr>
              <w:t>Datum podpisa :</w:t>
            </w:r>
          </w:p>
        </w:tc>
        <w:tc>
          <w:tcPr>
            <w:tcW w:w="4140" w:type="dxa"/>
          </w:tcPr>
          <w:p w14:paraId="37969904" w14:textId="77777777" w:rsidR="000140F4" w:rsidRPr="001A1F0F" w:rsidRDefault="000140F4" w:rsidP="00F01B17">
            <w:pPr>
              <w:rPr>
                <w:rFonts w:cs="Arial"/>
                <w:sz w:val="22"/>
              </w:rPr>
            </w:pPr>
            <w:r w:rsidRPr="001A1F0F">
              <w:rPr>
                <w:rFonts w:cs="Arial"/>
                <w:sz w:val="22"/>
              </w:rPr>
              <w:t>Datum podpisa :</w:t>
            </w:r>
          </w:p>
        </w:tc>
      </w:tr>
      <w:tr w:rsidR="000140F4" w:rsidRPr="001A1F0F" w14:paraId="724334E5" w14:textId="77777777" w:rsidTr="00F01B17">
        <w:tc>
          <w:tcPr>
            <w:tcW w:w="5070" w:type="dxa"/>
          </w:tcPr>
          <w:p w14:paraId="6623BABD" w14:textId="77777777" w:rsidR="000140F4" w:rsidRPr="001A1F0F" w:rsidRDefault="00392ACE" w:rsidP="00F01B17">
            <w:pPr>
              <w:rPr>
                <w:rFonts w:cs="Arial"/>
                <w:sz w:val="22"/>
              </w:rPr>
            </w:pPr>
            <w:r>
              <w:rPr>
                <w:rFonts w:cs="Arial"/>
                <w:sz w:val="22"/>
              </w:rPr>
              <w:t>Številka:</w:t>
            </w:r>
          </w:p>
        </w:tc>
        <w:tc>
          <w:tcPr>
            <w:tcW w:w="4140" w:type="dxa"/>
          </w:tcPr>
          <w:p w14:paraId="03BFDB0D" w14:textId="77777777" w:rsidR="000140F4" w:rsidRPr="002F3051" w:rsidRDefault="00392ACE" w:rsidP="00F01B17">
            <w:pPr>
              <w:rPr>
                <w:rFonts w:cs="Arial"/>
                <w:sz w:val="22"/>
                <w:highlight w:val="yellow"/>
              </w:rPr>
            </w:pPr>
            <w:r w:rsidRPr="00392ACE">
              <w:rPr>
                <w:rFonts w:cs="Arial"/>
                <w:sz w:val="22"/>
              </w:rPr>
              <w:t xml:space="preserve">Številka: </w:t>
            </w:r>
          </w:p>
        </w:tc>
      </w:tr>
      <w:tr w:rsidR="000140F4" w:rsidRPr="001A1F0F" w14:paraId="42EA9C87" w14:textId="77777777" w:rsidTr="00F01B17">
        <w:tc>
          <w:tcPr>
            <w:tcW w:w="5070" w:type="dxa"/>
          </w:tcPr>
          <w:p w14:paraId="175137B8" w14:textId="77777777" w:rsidR="000140F4" w:rsidRPr="001A1F0F" w:rsidRDefault="000140F4" w:rsidP="00F01B17">
            <w:pPr>
              <w:rPr>
                <w:rFonts w:cs="Arial"/>
                <w:sz w:val="22"/>
              </w:rPr>
            </w:pPr>
          </w:p>
        </w:tc>
        <w:tc>
          <w:tcPr>
            <w:tcW w:w="4140" w:type="dxa"/>
          </w:tcPr>
          <w:p w14:paraId="21D35182" w14:textId="77777777" w:rsidR="000140F4" w:rsidRPr="001A1F0F" w:rsidRDefault="000140F4" w:rsidP="00F01B17">
            <w:pPr>
              <w:rPr>
                <w:rFonts w:cs="Arial"/>
                <w:sz w:val="22"/>
              </w:rPr>
            </w:pPr>
          </w:p>
        </w:tc>
      </w:tr>
      <w:tr w:rsidR="000140F4" w:rsidRPr="001A1F0F" w14:paraId="580A5858" w14:textId="77777777" w:rsidTr="00F01B17">
        <w:tc>
          <w:tcPr>
            <w:tcW w:w="5070" w:type="dxa"/>
          </w:tcPr>
          <w:p w14:paraId="3D83B8A4" w14:textId="77777777" w:rsidR="000140F4" w:rsidRPr="001A1F0F" w:rsidRDefault="000140F4" w:rsidP="00F01B17">
            <w:pPr>
              <w:rPr>
                <w:rFonts w:cs="Arial"/>
                <w:sz w:val="22"/>
              </w:rPr>
            </w:pPr>
            <w:r w:rsidRPr="001A1F0F">
              <w:rPr>
                <w:rFonts w:cs="Arial"/>
                <w:sz w:val="22"/>
              </w:rPr>
              <w:t>IZVAJALEC:</w:t>
            </w:r>
            <w:r w:rsidRPr="001A1F0F">
              <w:rPr>
                <w:rFonts w:cs="Arial"/>
                <w:sz w:val="22"/>
              </w:rPr>
              <w:tab/>
            </w:r>
          </w:p>
        </w:tc>
        <w:tc>
          <w:tcPr>
            <w:tcW w:w="4140" w:type="dxa"/>
          </w:tcPr>
          <w:p w14:paraId="014F3E01" w14:textId="77777777" w:rsidR="000140F4" w:rsidRPr="001A1F0F" w:rsidRDefault="000140F4" w:rsidP="00F01B17">
            <w:pPr>
              <w:rPr>
                <w:rFonts w:cs="Arial"/>
                <w:sz w:val="22"/>
              </w:rPr>
            </w:pPr>
            <w:r w:rsidRPr="001A1F0F">
              <w:rPr>
                <w:rFonts w:cs="Arial"/>
                <w:sz w:val="22"/>
              </w:rPr>
              <w:t>NAROČNIK:</w:t>
            </w:r>
          </w:p>
        </w:tc>
      </w:tr>
      <w:tr w:rsidR="000140F4" w:rsidRPr="001A1F0F" w14:paraId="735E8ABC" w14:textId="77777777" w:rsidTr="00F01B17">
        <w:tc>
          <w:tcPr>
            <w:tcW w:w="5070" w:type="dxa"/>
          </w:tcPr>
          <w:p w14:paraId="1FEC19B7" w14:textId="77777777" w:rsidR="000140F4" w:rsidRPr="001A1F0F" w:rsidRDefault="000140F4" w:rsidP="00F01B17">
            <w:pPr>
              <w:rPr>
                <w:rFonts w:cs="Arial"/>
                <w:sz w:val="22"/>
              </w:rPr>
            </w:pPr>
          </w:p>
        </w:tc>
        <w:tc>
          <w:tcPr>
            <w:tcW w:w="4140" w:type="dxa"/>
          </w:tcPr>
          <w:p w14:paraId="3FA33615" w14:textId="77777777" w:rsidR="000140F4" w:rsidRPr="001A1F0F" w:rsidRDefault="000140F4" w:rsidP="00F01B17">
            <w:pPr>
              <w:rPr>
                <w:rFonts w:cs="Arial"/>
                <w:sz w:val="22"/>
              </w:rPr>
            </w:pPr>
          </w:p>
        </w:tc>
      </w:tr>
      <w:tr w:rsidR="000140F4" w:rsidRPr="001A1F0F" w14:paraId="336DBC41" w14:textId="77777777" w:rsidTr="00F01B17">
        <w:tc>
          <w:tcPr>
            <w:tcW w:w="5070" w:type="dxa"/>
          </w:tcPr>
          <w:p w14:paraId="0CFD369A" w14:textId="77777777" w:rsidR="000140F4" w:rsidRPr="001A1F0F" w:rsidRDefault="000140F4" w:rsidP="00F01B17">
            <w:pPr>
              <w:rPr>
                <w:rFonts w:cs="Arial"/>
                <w:sz w:val="22"/>
              </w:rPr>
            </w:pPr>
            <w:r w:rsidRPr="001A1F0F">
              <w:rPr>
                <w:rFonts w:cs="Arial"/>
                <w:sz w:val="22"/>
              </w:rPr>
              <w:t>naziv podpisnika,</w:t>
            </w:r>
            <w:r w:rsidRPr="001A1F0F">
              <w:rPr>
                <w:rFonts w:cs="Arial"/>
                <w:sz w:val="22"/>
              </w:rPr>
              <w:tab/>
            </w:r>
          </w:p>
        </w:tc>
        <w:tc>
          <w:tcPr>
            <w:tcW w:w="4140" w:type="dxa"/>
          </w:tcPr>
          <w:p w14:paraId="69245F6D" w14:textId="77777777" w:rsidR="000140F4" w:rsidRPr="001A1F0F" w:rsidRDefault="000140F4" w:rsidP="00F01B17">
            <w:pPr>
              <w:rPr>
                <w:rFonts w:cs="Arial"/>
                <w:sz w:val="22"/>
              </w:rPr>
            </w:pPr>
            <w:r w:rsidRPr="001A1F0F">
              <w:rPr>
                <w:rFonts w:cs="Arial"/>
                <w:sz w:val="22"/>
              </w:rPr>
              <w:t>OBČINA TRBOVLJE</w:t>
            </w:r>
          </w:p>
        </w:tc>
      </w:tr>
      <w:tr w:rsidR="000140F4" w:rsidRPr="001A1F0F" w14:paraId="0D16425A" w14:textId="77777777" w:rsidTr="00F01B17">
        <w:tc>
          <w:tcPr>
            <w:tcW w:w="5070" w:type="dxa"/>
          </w:tcPr>
          <w:p w14:paraId="13DBD36C" w14:textId="77777777" w:rsidR="000140F4" w:rsidRPr="001A1F0F" w:rsidRDefault="000140F4" w:rsidP="00F01B17">
            <w:pPr>
              <w:rPr>
                <w:rFonts w:cs="Arial"/>
                <w:sz w:val="22"/>
              </w:rPr>
            </w:pPr>
          </w:p>
        </w:tc>
        <w:tc>
          <w:tcPr>
            <w:tcW w:w="4140" w:type="dxa"/>
          </w:tcPr>
          <w:p w14:paraId="734A867C" w14:textId="77777777" w:rsidR="000140F4" w:rsidRPr="001A1F0F" w:rsidRDefault="00163508" w:rsidP="00F01B17">
            <w:pPr>
              <w:rPr>
                <w:rFonts w:cs="Arial"/>
                <w:sz w:val="22"/>
              </w:rPr>
            </w:pPr>
            <w:r>
              <w:rPr>
                <w:rFonts w:cs="Arial"/>
                <w:sz w:val="22"/>
              </w:rPr>
              <w:t>Župan</w:t>
            </w:r>
          </w:p>
        </w:tc>
      </w:tr>
      <w:tr w:rsidR="000140F4" w:rsidRPr="001A1F0F" w14:paraId="3099334F" w14:textId="77777777" w:rsidTr="00F01B17">
        <w:tc>
          <w:tcPr>
            <w:tcW w:w="5070" w:type="dxa"/>
          </w:tcPr>
          <w:p w14:paraId="29FC418D" w14:textId="77777777" w:rsidR="000140F4" w:rsidRPr="001A1F0F" w:rsidRDefault="000140F4" w:rsidP="00F01B17">
            <w:pPr>
              <w:rPr>
                <w:rFonts w:cs="Arial"/>
                <w:sz w:val="22"/>
              </w:rPr>
            </w:pPr>
            <w:r w:rsidRPr="001A1F0F">
              <w:rPr>
                <w:rFonts w:cs="Arial"/>
                <w:sz w:val="22"/>
              </w:rPr>
              <w:t>podpis in žig)</w:t>
            </w:r>
            <w:r w:rsidRPr="001A1F0F">
              <w:rPr>
                <w:rFonts w:cs="Arial"/>
                <w:sz w:val="22"/>
              </w:rPr>
              <w:tab/>
            </w:r>
          </w:p>
        </w:tc>
        <w:tc>
          <w:tcPr>
            <w:tcW w:w="4140" w:type="dxa"/>
          </w:tcPr>
          <w:p w14:paraId="4D6B834E" w14:textId="77777777" w:rsidR="000140F4" w:rsidRPr="001A1F0F" w:rsidRDefault="00163508" w:rsidP="00F01B17">
            <w:pPr>
              <w:rPr>
                <w:rFonts w:cs="Arial"/>
                <w:sz w:val="22"/>
              </w:rPr>
            </w:pPr>
            <w:r>
              <w:rPr>
                <w:rFonts w:cs="Arial"/>
                <w:sz w:val="22"/>
              </w:rPr>
              <w:t>mag. Zoran POZNIČ</w:t>
            </w:r>
          </w:p>
        </w:tc>
      </w:tr>
    </w:tbl>
    <w:p w14:paraId="00522DBA" w14:textId="77777777" w:rsidR="00F55CC1" w:rsidRDefault="00F55CC1" w:rsidP="000140F4">
      <w:pPr>
        <w:tabs>
          <w:tab w:val="left" w:pos="301"/>
        </w:tabs>
        <w:rPr>
          <w:rFonts w:cs="Arial"/>
          <w:sz w:val="22"/>
        </w:rPr>
      </w:pPr>
    </w:p>
    <w:sectPr w:rsidR="00F55CC1" w:rsidSect="00912BCB">
      <w:headerReference w:type="default" r:id="rId8"/>
      <w:footerReference w:type="default" r:id="rId9"/>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2934D" w14:textId="77777777" w:rsidR="00AF70B3" w:rsidRDefault="00AF70B3" w:rsidP="00107834">
      <w:pPr>
        <w:spacing w:line="240" w:lineRule="auto"/>
      </w:pPr>
      <w:r>
        <w:separator/>
      </w:r>
    </w:p>
  </w:endnote>
  <w:endnote w:type="continuationSeparator" w:id="0">
    <w:p w14:paraId="68C78DE7" w14:textId="77777777" w:rsidR="00AF70B3" w:rsidRDefault="00AF70B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EA861" w14:textId="0BE0FB7B" w:rsidR="0067400E" w:rsidRPr="007A1602" w:rsidRDefault="005A0FC0" w:rsidP="007A1602">
    <w:pPr>
      <w:pStyle w:val="Noga"/>
      <w:pBdr>
        <w:top w:val="single" w:sz="4" w:space="1" w:color="auto"/>
      </w:pBdr>
      <w:tabs>
        <w:tab w:val="clear" w:pos="9072"/>
        <w:tab w:val="right" w:pos="9070"/>
      </w:tabs>
      <w:rPr>
        <w:rFonts w:cs="Arial"/>
        <w:sz w:val="16"/>
        <w:szCs w:val="16"/>
      </w:rPr>
    </w:pPr>
    <w:r w:rsidRPr="005A0FC0">
      <w:rPr>
        <w:rFonts w:cs="Arial"/>
        <w:sz w:val="16"/>
        <w:szCs w:val="16"/>
      </w:rPr>
      <w:t>430-0038/2026-2 Obnova Vrtca Trbovlje – enota Ciciban</w:t>
    </w:r>
    <w:r w:rsidRPr="005A0FC0">
      <w:rPr>
        <w:rFonts w:cs="Arial"/>
        <w:sz w:val="16"/>
        <w:szCs w:val="16"/>
      </w:rPr>
      <w:tab/>
    </w:r>
    <w:r w:rsidR="007A1602">
      <w:rPr>
        <w:rFonts w:cs="Arial"/>
        <w:sz w:val="16"/>
        <w:szCs w:val="16"/>
      </w:rPr>
      <w:tab/>
    </w:r>
    <w:r w:rsidR="0067400E">
      <w:rPr>
        <w:sz w:val="16"/>
        <w:szCs w:val="16"/>
      </w:rPr>
      <w:t xml:space="preserve">Stran </w:t>
    </w:r>
    <w:r w:rsidR="0067400E">
      <w:rPr>
        <w:sz w:val="16"/>
        <w:szCs w:val="16"/>
      </w:rPr>
      <w:fldChar w:fldCharType="begin"/>
    </w:r>
    <w:r w:rsidR="0067400E">
      <w:rPr>
        <w:sz w:val="16"/>
        <w:szCs w:val="16"/>
      </w:rPr>
      <w:instrText xml:space="preserve"> PAGE  \* Arabic  \* MERGEFORMAT </w:instrText>
    </w:r>
    <w:r w:rsidR="0067400E">
      <w:rPr>
        <w:sz w:val="16"/>
        <w:szCs w:val="16"/>
      </w:rPr>
      <w:fldChar w:fldCharType="separate"/>
    </w:r>
    <w:r w:rsidR="00392ACE">
      <w:rPr>
        <w:noProof/>
        <w:sz w:val="16"/>
        <w:szCs w:val="16"/>
      </w:rPr>
      <w:t>28</w:t>
    </w:r>
    <w:r w:rsidR="0067400E">
      <w:rPr>
        <w:sz w:val="16"/>
        <w:szCs w:val="16"/>
      </w:rPr>
      <w:fldChar w:fldCharType="end"/>
    </w:r>
    <w:r w:rsidR="0067400E">
      <w:rPr>
        <w:sz w:val="16"/>
        <w:szCs w:val="16"/>
      </w:rPr>
      <w:t>/</w:t>
    </w:r>
    <w:r w:rsidR="0067400E">
      <w:rPr>
        <w:sz w:val="16"/>
        <w:szCs w:val="16"/>
      </w:rPr>
      <w:fldChar w:fldCharType="begin"/>
    </w:r>
    <w:r w:rsidR="0067400E">
      <w:rPr>
        <w:sz w:val="16"/>
        <w:szCs w:val="16"/>
      </w:rPr>
      <w:instrText xml:space="preserve"> NUMPAGES  \* Arabic  \* MERGEFORMAT </w:instrText>
    </w:r>
    <w:r w:rsidR="0067400E">
      <w:rPr>
        <w:sz w:val="16"/>
        <w:szCs w:val="16"/>
      </w:rPr>
      <w:fldChar w:fldCharType="separate"/>
    </w:r>
    <w:r w:rsidR="00392ACE">
      <w:rPr>
        <w:noProof/>
        <w:sz w:val="16"/>
        <w:szCs w:val="16"/>
      </w:rPr>
      <w:t>28</w:t>
    </w:r>
    <w:r w:rsidR="0067400E">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6C90" w14:textId="77777777" w:rsidR="00AF70B3" w:rsidRDefault="00AF70B3" w:rsidP="00107834">
      <w:pPr>
        <w:spacing w:line="240" w:lineRule="auto"/>
      </w:pPr>
      <w:r>
        <w:separator/>
      </w:r>
    </w:p>
  </w:footnote>
  <w:footnote w:type="continuationSeparator" w:id="0">
    <w:p w14:paraId="08223800" w14:textId="77777777" w:rsidR="00AF70B3" w:rsidRDefault="00AF70B3"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463A" w14:textId="1833ABA2" w:rsidR="00127596" w:rsidRPr="003C5561" w:rsidRDefault="00DE09FC" w:rsidP="00127596">
    <w:pPr>
      <w:tabs>
        <w:tab w:val="left" w:pos="2925"/>
        <w:tab w:val="left" w:pos="3165"/>
        <w:tab w:val="center" w:pos="4536"/>
        <w:tab w:val="right" w:pos="9072"/>
      </w:tabs>
      <w:spacing w:line="240" w:lineRule="auto"/>
    </w:pPr>
    <w:r>
      <w:rPr>
        <w:noProof/>
      </w:rPr>
      <w:drawing>
        <wp:anchor distT="0" distB="0" distL="114300" distR="114300" simplePos="0" relativeHeight="251657216" behindDoc="0" locked="0" layoutInCell="1" allowOverlap="1" wp14:anchorId="7C2AA79D" wp14:editId="4FF062F7">
          <wp:simplePos x="0" y="0"/>
          <wp:positionH relativeFrom="margin">
            <wp:align>center</wp:align>
          </wp:positionH>
          <wp:positionV relativeFrom="paragraph">
            <wp:posOffset>-297815</wp:posOffset>
          </wp:positionV>
          <wp:extent cx="419100" cy="410210"/>
          <wp:effectExtent l="0" t="0" r="0" b="8890"/>
          <wp:wrapNone/>
          <wp:docPr id="2" name="Slika 1375682631" descr="Slika, ki vsebuje besede grafika, grafično oblikovanje, sličic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75682631" descr="Slika, ki vsebuje besede grafika, grafično oblikovanje, sličic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410210"/>
                  </a:xfrm>
                  <a:prstGeom prst="rect">
                    <a:avLst/>
                  </a:prstGeom>
                  <a:noFill/>
                  <a:ln>
                    <a:noFill/>
                  </a:ln>
                </pic:spPr>
              </pic:pic>
            </a:graphicData>
          </a:graphic>
          <wp14:sizeRelH relativeFrom="page">
            <wp14:pctWidth>0</wp14:pctWidth>
          </wp14:sizeRelH>
          <wp14:sizeRelV relativeFrom="page">
            <wp14:pctHeight>0</wp14:pctHeight>
          </wp14:sizeRelV>
        </wp:anchor>
      </w:drawing>
    </w:r>
    <w:r w:rsidR="00127596" w:rsidRPr="00B01B5F">
      <w:rPr>
        <w:szCs w:val="20"/>
      </w:rPr>
      <w:t xml:space="preserve">                    </w:t>
    </w:r>
    <w:r w:rsidR="00127596">
      <w:rPr>
        <w:szCs w:val="20"/>
      </w:rPr>
      <w:tab/>
    </w:r>
    <w:r w:rsidR="00127596">
      <w:rPr>
        <w:szCs w:val="20"/>
      </w:rPr>
      <w:tab/>
    </w:r>
    <w:r w:rsidR="00127596">
      <w:rPr>
        <w:szCs w:val="20"/>
      </w:rPr>
      <w:tab/>
    </w:r>
  </w:p>
  <w:p w14:paraId="2DF2F936" w14:textId="77777777" w:rsidR="00127596" w:rsidRDefault="001275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4BE0"/>
    <w:multiLevelType w:val="hybridMultilevel"/>
    <w:tmpl w:val="B994141A"/>
    <w:lvl w:ilvl="0" w:tplc="C2607A4C">
      <w:start w:val="6"/>
      <w:numFmt w:val="bullet"/>
      <w:lvlText w:val=""/>
      <w:lvlJc w:val="left"/>
      <w:pPr>
        <w:tabs>
          <w:tab w:val="num" w:pos="748"/>
        </w:tabs>
        <w:ind w:left="728" w:hanging="340"/>
      </w:pPr>
      <w:rPr>
        <w:rFonts w:ascii="Symbol" w:hAnsi="Symbol" w:hint="default"/>
        <w:color w:val="auto"/>
      </w:rPr>
    </w:lvl>
    <w:lvl w:ilvl="1" w:tplc="6C7E9E66">
      <w:numFmt w:val="bullet"/>
      <w:lvlText w:val=""/>
      <w:lvlJc w:val="left"/>
      <w:pPr>
        <w:tabs>
          <w:tab w:val="num" w:pos="1488"/>
        </w:tabs>
        <w:ind w:left="1488" w:hanging="360"/>
      </w:pPr>
      <w:rPr>
        <w:rFonts w:ascii="Wingdings" w:eastAsia="Times New Roman" w:hAnsi="Wingdings" w:cs="Times New Roman" w:hint="default"/>
        <w:i/>
      </w:rPr>
    </w:lvl>
    <w:lvl w:ilvl="2" w:tplc="04240005" w:tentative="1">
      <w:start w:val="1"/>
      <w:numFmt w:val="bullet"/>
      <w:lvlText w:val=""/>
      <w:lvlJc w:val="left"/>
      <w:pPr>
        <w:tabs>
          <w:tab w:val="num" w:pos="2208"/>
        </w:tabs>
        <w:ind w:left="2208" w:hanging="360"/>
      </w:pPr>
      <w:rPr>
        <w:rFonts w:ascii="Wingdings" w:hAnsi="Wingdings" w:hint="default"/>
      </w:rPr>
    </w:lvl>
    <w:lvl w:ilvl="3" w:tplc="04240001" w:tentative="1">
      <w:start w:val="1"/>
      <w:numFmt w:val="bullet"/>
      <w:lvlText w:val=""/>
      <w:lvlJc w:val="left"/>
      <w:pPr>
        <w:tabs>
          <w:tab w:val="num" w:pos="2928"/>
        </w:tabs>
        <w:ind w:left="2928" w:hanging="360"/>
      </w:pPr>
      <w:rPr>
        <w:rFonts w:ascii="Symbol" w:hAnsi="Symbol" w:hint="default"/>
      </w:rPr>
    </w:lvl>
    <w:lvl w:ilvl="4" w:tplc="04240003" w:tentative="1">
      <w:start w:val="1"/>
      <w:numFmt w:val="bullet"/>
      <w:lvlText w:val="o"/>
      <w:lvlJc w:val="left"/>
      <w:pPr>
        <w:tabs>
          <w:tab w:val="num" w:pos="3648"/>
        </w:tabs>
        <w:ind w:left="3648" w:hanging="360"/>
      </w:pPr>
      <w:rPr>
        <w:rFonts w:ascii="Courier New" w:hAnsi="Courier New" w:hint="default"/>
      </w:rPr>
    </w:lvl>
    <w:lvl w:ilvl="5" w:tplc="04240005" w:tentative="1">
      <w:start w:val="1"/>
      <w:numFmt w:val="bullet"/>
      <w:lvlText w:val=""/>
      <w:lvlJc w:val="left"/>
      <w:pPr>
        <w:tabs>
          <w:tab w:val="num" w:pos="4368"/>
        </w:tabs>
        <w:ind w:left="4368" w:hanging="360"/>
      </w:pPr>
      <w:rPr>
        <w:rFonts w:ascii="Wingdings" w:hAnsi="Wingdings" w:hint="default"/>
      </w:rPr>
    </w:lvl>
    <w:lvl w:ilvl="6" w:tplc="04240001" w:tentative="1">
      <w:start w:val="1"/>
      <w:numFmt w:val="bullet"/>
      <w:lvlText w:val=""/>
      <w:lvlJc w:val="left"/>
      <w:pPr>
        <w:tabs>
          <w:tab w:val="num" w:pos="5088"/>
        </w:tabs>
        <w:ind w:left="5088" w:hanging="360"/>
      </w:pPr>
      <w:rPr>
        <w:rFonts w:ascii="Symbol" w:hAnsi="Symbol" w:hint="default"/>
      </w:rPr>
    </w:lvl>
    <w:lvl w:ilvl="7" w:tplc="04240003" w:tentative="1">
      <w:start w:val="1"/>
      <w:numFmt w:val="bullet"/>
      <w:lvlText w:val="o"/>
      <w:lvlJc w:val="left"/>
      <w:pPr>
        <w:tabs>
          <w:tab w:val="num" w:pos="5808"/>
        </w:tabs>
        <w:ind w:left="5808" w:hanging="360"/>
      </w:pPr>
      <w:rPr>
        <w:rFonts w:ascii="Courier New" w:hAnsi="Courier New" w:hint="default"/>
      </w:rPr>
    </w:lvl>
    <w:lvl w:ilvl="8" w:tplc="04240005" w:tentative="1">
      <w:start w:val="1"/>
      <w:numFmt w:val="bullet"/>
      <w:lvlText w:val=""/>
      <w:lvlJc w:val="left"/>
      <w:pPr>
        <w:tabs>
          <w:tab w:val="num" w:pos="6528"/>
        </w:tabs>
        <w:ind w:left="6528" w:hanging="360"/>
      </w:pPr>
      <w:rPr>
        <w:rFonts w:ascii="Wingdings" w:hAnsi="Wingdings" w:hint="default"/>
      </w:rPr>
    </w:lvl>
  </w:abstractNum>
  <w:abstractNum w:abstractNumId="1" w15:restartNumberingAfterBreak="0">
    <w:nsid w:val="06302282"/>
    <w:multiLevelType w:val="hybridMultilevel"/>
    <w:tmpl w:val="FC1A0A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1E7CF9"/>
    <w:multiLevelType w:val="hybridMultilevel"/>
    <w:tmpl w:val="1EA64EBE"/>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0BD4674F"/>
    <w:multiLevelType w:val="hybridMultilevel"/>
    <w:tmpl w:val="2286E03E"/>
    <w:lvl w:ilvl="0" w:tplc="D7EE6B98">
      <w:start w:val="1"/>
      <w:numFmt w:val="bullet"/>
      <w:lvlText w:val="-"/>
      <w:lvlJc w:val="left"/>
      <w:pPr>
        <w:ind w:left="720" w:hanging="360"/>
      </w:pPr>
      <w:rPr>
        <w:rFonts w:ascii="Arial" w:eastAsia="Times New Roman" w:hAnsi="Arial" w:hint="default"/>
        <w:strike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5" w15:restartNumberingAfterBreak="0">
    <w:nsid w:val="111218F7"/>
    <w:multiLevelType w:val="hybridMultilevel"/>
    <w:tmpl w:val="275E8D94"/>
    <w:lvl w:ilvl="0" w:tplc="FFFFFFFF">
      <w:start w:val="1"/>
      <w:numFmt w:val="decimal"/>
      <w:lvlText w:val="%1."/>
      <w:lvlJc w:val="left"/>
      <w:pPr>
        <w:ind w:left="644" w:hanging="360"/>
      </w:pPr>
      <w:rPr>
        <w:rFonts w:hint="default"/>
        <w:b/>
        <w:color w:val="00B05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9D4A8C"/>
    <w:multiLevelType w:val="hybridMultilevel"/>
    <w:tmpl w:val="1D00E1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802BD6"/>
    <w:multiLevelType w:val="hybridMultilevel"/>
    <w:tmpl w:val="C0AAE8AA"/>
    <w:lvl w:ilvl="0" w:tplc="D7EE6B98">
      <w:start w:val="1"/>
      <w:numFmt w:val="bullet"/>
      <w:lvlText w:val="-"/>
      <w:lvlJc w:val="left"/>
      <w:pPr>
        <w:ind w:left="720" w:hanging="360"/>
      </w:pPr>
      <w:rPr>
        <w:rFonts w:ascii="Arial" w:eastAsia="Times New Roman" w:hAnsi="Arial" w:hint="default"/>
        <w:strike w:val="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4F15EED"/>
    <w:multiLevelType w:val="hybridMultilevel"/>
    <w:tmpl w:val="0E1EF0BE"/>
    <w:lvl w:ilvl="0" w:tplc="38489774">
      <w:start w:val="1"/>
      <w:numFmt w:val="decimal"/>
      <w:lvlText w:val="%1."/>
      <w:lvlJc w:val="left"/>
      <w:pPr>
        <w:ind w:left="644" w:hanging="360"/>
      </w:pPr>
      <w:rPr>
        <w:rFonts w:hint="default"/>
        <w:b/>
        <w:color w:val="0070C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A34249"/>
    <w:multiLevelType w:val="hybridMultilevel"/>
    <w:tmpl w:val="3B06AF6E"/>
    <w:lvl w:ilvl="0" w:tplc="D7EE6B98">
      <w:start w:val="1"/>
      <w:numFmt w:val="bullet"/>
      <w:lvlText w:val="-"/>
      <w:lvlJc w:val="left"/>
      <w:pPr>
        <w:ind w:left="720" w:hanging="360"/>
      </w:pPr>
      <w:rPr>
        <w:rFonts w:ascii="Arial" w:eastAsia="Times New Roman" w:hAnsi="Arial" w:hint="default"/>
        <w:strike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974680B"/>
    <w:multiLevelType w:val="hybridMultilevel"/>
    <w:tmpl w:val="37983596"/>
    <w:lvl w:ilvl="0" w:tplc="0424000F">
      <w:start w:val="1"/>
      <w:numFmt w:val="decimal"/>
      <w:lvlText w:val="%1."/>
      <w:lvlJc w:val="left"/>
      <w:pPr>
        <w:tabs>
          <w:tab w:val="num" w:pos="720"/>
        </w:tabs>
        <w:ind w:left="720" w:hanging="360"/>
      </w:pPr>
      <w:rPr>
        <w:rFonts w:hint="default"/>
      </w:rPr>
    </w:lvl>
    <w:lvl w:ilvl="1" w:tplc="36D63FFA">
      <w:start w:val="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9775618"/>
    <w:multiLevelType w:val="hybridMultilevel"/>
    <w:tmpl w:val="5EC62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615F3A"/>
    <w:multiLevelType w:val="hybridMultilevel"/>
    <w:tmpl w:val="6660EF38"/>
    <w:lvl w:ilvl="0" w:tplc="DA5C7EEE">
      <w:start w:val="1"/>
      <w:numFmt w:val="decimal"/>
      <w:lvlText w:val="%1."/>
      <w:lvlJc w:val="left"/>
      <w:pPr>
        <w:ind w:left="502" w:hanging="360"/>
      </w:pPr>
      <w:rPr>
        <w:rFonts w:ascii="Arial" w:eastAsia="Calibri" w:hAnsi="Arial" w:cs="Times New Roman"/>
        <w:strike w:val="0"/>
        <w:sz w:val="24"/>
        <w:szCs w:val="24"/>
      </w:rPr>
    </w:lvl>
    <w:lvl w:ilvl="1" w:tplc="04240019" w:tentative="1">
      <w:start w:val="1"/>
      <w:numFmt w:val="lowerLetter"/>
      <w:lvlText w:val="%2."/>
      <w:lvlJc w:val="left"/>
      <w:pPr>
        <w:ind w:left="1697" w:hanging="360"/>
      </w:pPr>
    </w:lvl>
    <w:lvl w:ilvl="2" w:tplc="0424001B" w:tentative="1">
      <w:start w:val="1"/>
      <w:numFmt w:val="lowerRoman"/>
      <w:lvlText w:val="%3."/>
      <w:lvlJc w:val="right"/>
      <w:pPr>
        <w:ind w:left="2417" w:hanging="180"/>
      </w:pPr>
    </w:lvl>
    <w:lvl w:ilvl="3" w:tplc="0424000F" w:tentative="1">
      <w:start w:val="1"/>
      <w:numFmt w:val="decimal"/>
      <w:lvlText w:val="%4."/>
      <w:lvlJc w:val="left"/>
      <w:pPr>
        <w:ind w:left="3137" w:hanging="360"/>
      </w:pPr>
    </w:lvl>
    <w:lvl w:ilvl="4" w:tplc="04240019" w:tentative="1">
      <w:start w:val="1"/>
      <w:numFmt w:val="lowerLetter"/>
      <w:lvlText w:val="%5."/>
      <w:lvlJc w:val="left"/>
      <w:pPr>
        <w:ind w:left="3857" w:hanging="360"/>
      </w:pPr>
    </w:lvl>
    <w:lvl w:ilvl="5" w:tplc="0424001B" w:tentative="1">
      <w:start w:val="1"/>
      <w:numFmt w:val="lowerRoman"/>
      <w:lvlText w:val="%6."/>
      <w:lvlJc w:val="right"/>
      <w:pPr>
        <w:ind w:left="4577" w:hanging="180"/>
      </w:pPr>
    </w:lvl>
    <w:lvl w:ilvl="6" w:tplc="0424000F" w:tentative="1">
      <w:start w:val="1"/>
      <w:numFmt w:val="decimal"/>
      <w:lvlText w:val="%7."/>
      <w:lvlJc w:val="left"/>
      <w:pPr>
        <w:ind w:left="5297" w:hanging="360"/>
      </w:pPr>
    </w:lvl>
    <w:lvl w:ilvl="7" w:tplc="04240019" w:tentative="1">
      <w:start w:val="1"/>
      <w:numFmt w:val="lowerLetter"/>
      <w:lvlText w:val="%8."/>
      <w:lvlJc w:val="left"/>
      <w:pPr>
        <w:ind w:left="6017" w:hanging="360"/>
      </w:pPr>
    </w:lvl>
    <w:lvl w:ilvl="8" w:tplc="0424001B" w:tentative="1">
      <w:start w:val="1"/>
      <w:numFmt w:val="lowerRoman"/>
      <w:lvlText w:val="%9."/>
      <w:lvlJc w:val="right"/>
      <w:pPr>
        <w:ind w:left="6737" w:hanging="180"/>
      </w:p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82A89"/>
    <w:multiLevelType w:val="hybridMultilevel"/>
    <w:tmpl w:val="0EFC4EFE"/>
    <w:lvl w:ilvl="0" w:tplc="D7EE6B98">
      <w:start w:val="1"/>
      <w:numFmt w:val="bullet"/>
      <w:lvlText w:val="-"/>
      <w:lvlJc w:val="left"/>
      <w:pPr>
        <w:ind w:left="720" w:hanging="360"/>
      </w:pPr>
      <w:rPr>
        <w:rFonts w:ascii="Arial" w:eastAsia="Times New Roman" w:hAnsi="Arial" w:hint="default"/>
        <w:strike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533F95"/>
    <w:multiLevelType w:val="hybridMultilevel"/>
    <w:tmpl w:val="2D349BF4"/>
    <w:lvl w:ilvl="0" w:tplc="FFFFFFFF">
      <w:start w:val="1"/>
      <w:numFmt w:val="decimal"/>
      <w:lvlText w:val="%1."/>
      <w:lvlJc w:val="left"/>
      <w:pPr>
        <w:ind w:left="720" w:hanging="360"/>
      </w:pPr>
      <w:rPr>
        <w:rFonts w:hint="default"/>
        <w:color w:val="00B05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8A05D6"/>
    <w:multiLevelType w:val="hybridMultilevel"/>
    <w:tmpl w:val="2D349BF4"/>
    <w:lvl w:ilvl="0" w:tplc="8E3C2F74">
      <w:start w:val="1"/>
      <w:numFmt w:val="decimal"/>
      <w:lvlText w:val="%1."/>
      <w:lvlJc w:val="left"/>
      <w:pPr>
        <w:ind w:left="720" w:hanging="360"/>
      </w:pPr>
      <w:rPr>
        <w:rFonts w:hint="default"/>
        <w:color w:val="00B05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8200A7B"/>
    <w:multiLevelType w:val="hybridMultilevel"/>
    <w:tmpl w:val="B6FEB89A"/>
    <w:lvl w:ilvl="0" w:tplc="1FF69E38">
      <w:start w:val="1"/>
      <w:numFmt w:val="bullet"/>
      <w:lvlText w:val="-"/>
      <w:lvlJc w:val="left"/>
      <w:pPr>
        <w:ind w:left="720" w:hanging="360"/>
      </w:pPr>
      <w:rPr>
        <w:rFonts w:ascii="Arial" w:eastAsia="Times New Roman" w:hAnsi="Arial" w:hint="default"/>
      </w:rPr>
    </w:lvl>
    <w:lvl w:ilvl="1" w:tplc="E06E6AB2">
      <w:numFmt w:val="bullet"/>
      <w:lvlText w:val="-"/>
      <w:lvlJc w:val="left"/>
      <w:pPr>
        <w:ind w:left="1494" w:hanging="360"/>
      </w:pPr>
      <w:rPr>
        <w:rFonts w:ascii="Calibri" w:eastAsia="Calibri" w:hAnsi="Calibri" w:cs="Calibri"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49392A"/>
    <w:multiLevelType w:val="hybridMultilevel"/>
    <w:tmpl w:val="09207C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5F5C0484"/>
    <w:multiLevelType w:val="hybridMultilevel"/>
    <w:tmpl w:val="BD5C116A"/>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531D12"/>
    <w:multiLevelType w:val="hybridMultilevel"/>
    <w:tmpl w:val="EEB08F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CB6A68"/>
    <w:multiLevelType w:val="hybridMultilevel"/>
    <w:tmpl w:val="9722A25E"/>
    <w:lvl w:ilvl="0" w:tplc="F6E8A6A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7125E5"/>
    <w:multiLevelType w:val="hybridMultilevel"/>
    <w:tmpl w:val="094294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7B60531"/>
    <w:multiLevelType w:val="hybridMultilevel"/>
    <w:tmpl w:val="87BA54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1" w15:restartNumberingAfterBreak="0">
    <w:nsid w:val="6A713621"/>
    <w:multiLevelType w:val="hybridMultilevel"/>
    <w:tmpl w:val="99582A54"/>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390362"/>
    <w:multiLevelType w:val="hybridMultilevel"/>
    <w:tmpl w:val="E4B6C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4" w15:restartNumberingAfterBreak="0">
    <w:nsid w:val="6F3929C0"/>
    <w:multiLevelType w:val="hybridMultilevel"/>
    <w:tmpl w:val="D758CB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D21490"/>
    <w:multiLevelType w:val="hybridMultilevel"/>
    <w:tmpl w:val="54EE90B4"/>
    <w:lvl w:ilvl="0" w:tplc="77B61B3C">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37" w15:restartNumberingAfterBreak="0">
    <w:nsid w:val="72307D4F"/>
    <w:multiLevelType w:val="hybridMultilevel"/>
    <w:tmpl w:val="47D04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39" w15:restartNumberingAfterBreak="0">
    <w:nsid w:val="76957B06"/>
    <w:multiLevelType w:val="hybridMultilevel"/>
    <w:tmpl w:val="DEAE47E2"/>
    <w:lvl w:ilvl="0" w:tplc="E9C48A2A">
      <w:start w:val="31"/>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0" w15:restartNumberingAfterBreak="0">
    <w:nsid w:val="7CF76645"/>
    <w:multiLevelType w:val="hybridMultilevel"/>
    <w:tmpl w:val="55B80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914BC"/>
    <w:multiLevelType w:val="hybridMultilevel"/>
    <w:tmpl w:val="E9F4D5DA"/>
    <w:lvl w:ilvl="0" w:tplc="F878C52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0969622">
    <w:abstractNumId w:val="33"/>
  </w:num>
  <w:num w:numId="2" w16cid:durableId="2134472789">
    <w:abstractNumId w:val="8"/>
  </w:num>
  <w:num w:numId="3" w16cid:durableId="538706499">
    <w:abstractNumId w:val="30"/>
  </w:num>
  <w:num w:numId="4" w16cid:durableId="2076775476">
    <w:abstractNumId w:val="36"/>
  </w:num>
  <w:num w:numId="5" w16cid:durableId="1371149955">
    <w:abstractNumId w:val="4"/>
  </w:num>
  <w:num w:numId="6" w16cid:durableId="1138839338">
    <w:abstractNumId w:val="22"/>
  </w:num>
  <w:num w:numId="7" w16cid:durableId="876619688">
    <w:abstractNumId w:val="10"/>
  </w:num>
  <w:num w:numId="8" w16cid:durableId="518356761">
    <w:abstractNumId w:val="15"/>
  </w:num>
  <w:num w:numId="9" w16cid:durableId="647711333">
    <w:abstractNumId w:val="9"/>
  </w:num>
  <w:num w:numId="10" w16cid:durableId="1153326644">
    <w:abstractNumId w:val="16"/>
  </w:num>
  <w:num w:numId="11" w16cid:durableId="917597301">
    <w:abstractNumId w:val="2"/>
  </w:num>
  <w:num w:numId="12" w16cid:durableId="205873809">
    <w:abstractNumId w:val="25"/>
  </w:num>
  <w:num w:numId="13" w16cid:durableId="273951295">
    <w:abstractNumId w:val="23"/>
  </w:num>
  <w:num w:numId="14" w16cid:durableId="1790659415">
    <w:abstractNumId w:val="11"/>
  </w:num>
  <w:num w:numId="15" w16cid:durableId="400105859">
    <w:abstractNumId w:val="17"/>
  </w:num>
  <w:num w:numId="16" w16cid:durableId="1273632781">
    <w:abstractNumId w:val="7"/>
  </w:num>
  <w:num w:numId="17" w16cid:durableId="1658067054">
    <w:abstractNumId w:val="39"/>
  </w:num>
  <w:num w:numId="18" w16cid:durableId="1594970054">
    <w:abstractNumId w:val="3"/>
  </w:num>
  <w:num w:numId="19" w16cid:durableId="515387001">
    <w:abstractNumId w:val="13"/>
  </w:num>
  <w:num w:numId="20" w16cid:durableId="461656910">
    <w:abstractNumId w:val="0"/>
  </w:num>
  <w:num w:numId="21" w16cid:durableId="362481255">
    <w:abstractNumId w:val="35"/>
  </w:num>
  <w:num w:numId="22" w16cid:durableId="1231967009">
    <w:abstractNumId w:val="18"/>
  </w:num>
  <w:num w:numId="23" w16cid:durableId="1346908312">
    <w:abstractNumId w:val="28"/>
  </w:num>
  <w:num w:numId="24" w16cid:durableId="1779132642">
    <w:abstractNumId w:val="38"/>
  </w:num>
  <w:num w:numId="25" w16cid:durableId="1658075061">
    <w:abstractNumId w:val="12"/>
  </w:num>
  <w:num w:numId="26" w16cid:durableId="1648439864">
    <w:abstractNumId w:val="19"/>
  </w:num>
  <w:num w:numId="27" w16cid:durableId="1034112602">
    <w:abstractNumId w:val="32"/>
  </w:num>
  <w:num w:numId="28" w16cid:durableId="222445333">
    <w:abstractNumId w:val="14"/>
  </w:num>
  <w:num w:numId="29" w16cid:durableId="1284729246">
    <w:abstractNumId w:val="24"/>
  </w:num>
  <w:num w:numId="30" w16cid:durableId="558125983">
    <w:abstractNumId w:val="1"/>
  </w:num>
  <w:num w:numId="31" w16cid:durableId="797797247">
    <w:abstractNumId w:val="37"/>
  </w:num>
  <w:num w:numId="32" w16cid:durableId="927925744">
    <w:abstractNumId w:val="21"/>
  </w:num>
  <w:num w:numId="33" w16cid:durableId="189530424">
    <w:abstractNumId w:val="40"/>
  </w:num>
  <w:num w:numId="34" w16cid:durableId="1869103664">
    <w:abstractNumId w:val="41"/>
  </w:num>
  <w:num w:numId="35" w16cid:durableId="1995449989">
    <w:abstractNumId w:val="20"/>
  </w:num>
  <w:num w:numId="36" w16cid:durableId="2045401777">
    <w:abstractNumId w:val="34"/>
  </w:num>
  <w:num w:numId="37" w16cid:durableId="98647030">
    <w:abstractNumId w:val="31"/>
  </w:num>
  <w:num w:numId="38" w16cid:durableId="408625004">
    <w:abstractNumId w:val="5"/>
  </w:num>
  <w:num w:numId="39" w16cid:durableId="695739797">
    <w:abstractNumId w:val="26"/>
  </w:num>
  <w:num w:numId="40" w16cid:durableId="2044598682">
    <w:abstractNumId w:val="6"/>
  </w:num>
  <w:num w:numId="41" w16cid:durableId="1860001390">
    <w:abstractNumId w:val="27"/>
  </w:num>
  <w:num w:numId="42" w16cid:durableId="161652407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140F4"/>
    <w:rsid w:val="00014F61"/>
    <w:rsid w:val="00024B31"/>
    <w:rsid w:val="00025FC1"/>
    <w:rsid w:val="00040004"/>
    <w:rsid w:val="00062B32"/>
    <w:rsid w:val="00064B1A"/>
    <w:rsid w:val="000757BF"/>
    <w:rsid w:val="000833B2"/>
    <w:rsid w:val="00083919"/>
    <w:rsid w:val="0008429C"/>
    <w:rsid w:val="0008542D"/>
    <w:rsid w:val="00093D68"/>
    <w:rsid w:val="000A26A2"/>
    <w:rsid w:val="000A351D"/>
    <w:rsid w:val="000A3E12"/>
    <w:rsid w:val="000B3408"/>
    <w:rsid w:val="000D79D2"/>
    <w:rsid w:val="000E2369"/>
    <w:rsid w:val="000F236E"/>
    <w:rsid w:val="000F386D"/>
    <w:rsid w:val="000F75C6"/>
    <w:rsid w:val="0010009B"/>
    <w:rsid w:val="001053BA"/>
    <w:rsid w:val="00107834"/>
    <w:rsid w:val="00107A9E"/>
    <w:rsid w:val="00110FE8"/>
    <w:rsid w:val="00120CFA"/>
    <w:rsid w:val="00121797"/>
    <w:rsid w:val="00127596"/>
    <w:rsid w:val="0013311A"/>
    <w:rsid w:val="00151831"/>
    <w:rsid w:val="00156704"/>
    <w:rsid w:val="00157654"/>
    <w:rsid w:val="00162EBC"/>
    <w:rsid w:val="00163508"/>
    <w:rsid w:val="0019468F"/>
    <w:rsid w:val="001A1504"/>
    <w:rsid w:val="001A6646"/>
    <w:rsid w:val="001B1636"/>
    <w:rsid w:val="001B7EC5"/>
    <w:rsid w:val="001C647E"/>
    <w:rsid w:val="001D532C"/>
    <w:rsid w:val="00203476"/>
    <w:rsid w:val="00205ED9"/>
    <w:rsid w:val="002074EC"/>
    <w:rsid w:val="00210205"/>
    <w:rsid w:val="00217A2B"/>
    <w:rsid w:val="00220040"/>
    <w:rsid w:val="00220C1F"/>
    <w:rsid w:val="00224601"/>
    <w:rsid w:val="0022501B"/>
    <w:rsid w:val="00235791"/>
    <w:rsid w:val="00250020"/>
    <w:rsid w:val="002760F5"/>
    <w:rsid w:val="002844D6"/>
    <w:rsid w:val="002865A8"/>
    <w:rsid w:val="002B08F6"/>
    <w:rsid w:val="002B1500"/>
    <w:rsid w:val="002B3C9E"/>
    <w:rsid w:val="002B5236"/>
    <w:rsid w:val="002C3508"/>
    <w:rsid w:val="002D3FBC"/>
    <w:rsid w:val="002D4093"/>
    <w:rsid w:val="002E3AD2"/>
    <w:rsid w:val="002E46CF"/>
    <w:rsid w:val="002E4C52"/>
    <w:rsid w:val="002F7C98"/>
    <w:rsid w:val="002F7F9C"/>
    <w:rsid w:val="00305056"/>
    <w:rsid w:val="003131B2"/>
    <w:rsid w:val="00314BF0"/>
    <w:rsid w:val="003170C5"/>
    <w:rsid w:val="003209D2"/>
    <w:rsid w:val="003249A3"/>
    <w:rsid w:val="003561D2"/>
    <w:rsid w:val="0035628D"/>
    <w:rsid w:val="00382AAE"/>
    <w:rsid w:val="00390BC2"/>
    <w:rsid w:val="00392ACE"/>
    <w:rsid w:val="003960A2"/>
    <w:rsid w:val="003973E7"/>
    <w:rsid w:val="003A2683"/>
    <w:rsid w:val="003B502F"/>
    <w:rsid w:val="003B6F39"/>
    <w:rsid w:val="003C0019"/>
    <w:rsid w:val="003C340B"/>
    <w:rsid w:val="003C4092"/>
    <w:rsid w:val="003C479F"/>
    <w:rsid w:val="003C6C12"/>
    <w:rsid w:val="003C7DB9"/>
    <w:rsid w:val="003E46EE"/>
    <w:rsid w:val="003E7930"/>
    <w:rsid w:val="003F6854"/>
    <w:rsid w:val="00415FE8"/>
    <w:rsid w:val="00420C4E"/>
    <w:rsid w:val="004231D8"/>
    <w:rsid w:val="00431E63"/>
    <w:rsid w:val="00434385"/>
    <w:rsid w:val="00455CB9"/>
    <w:rsid w:val="00455F3B"/>
    <w:rsid w:val="00460D12"/>
    <w:rsid w:val="0046256C"/>
    <w:rsid w:val="00465401"/>
    <w:rsid w:val="004B7B08"/>
    <w:rsid w:val="004B7F76"/>
    <w:rsid w:val="004C0130"/>
    <w:rsid w:val="004C3C4C"/>
    <w:rsid w:val="004C3E29"/>
    <w:rsid w:val="004C4B46"/>
    <w:rsid w:val="004D20EE"/>
    <w:rsid w:val="004D750B"/>
    <w:rsid w:val="004D7AFD"/>
    <w:rsid w:val="004E327A"/>
    <w:rsid w:val="004E3B9C"/>
    <w:rsid w:val="004E3CB1"/>
    <w:rsid w:val="004E4A37"/>
    <w:rsid w:val="004F4023"/>
    <w:rsid w:val="004F4C00"/>
    <w:rsid w:val="00504634"/>
    <w:rsid w:val="00512155"/>
    <w:rsid w:val="005178B0"/>
    <w:rsid w:val="0053254E"/>
    <w:rsid w:val="00533023"/>
    <w:rsid w:val="005378CF"/>
    <w:rsid w:val="00540A16"/>
    <w:rsid w:val="00544E43"/>
    <w:rsid w:val="005779DC"/>
    <w:rsid w:val="005856D2"/>
    <w:rsid w:val="00590C14"/>
    <w:rsid w:val="00594096"/>
    <w:rsid w:val="0059482F"/>
    <w:rsid w:val="005A0FC0"/>
    <w:rsid w:val="005A1F42"/>
    <w:rsid w:val="005B5FE2"/>
    <w:rsid w:val="005F233F"/>
    <w:rsid w:val="00602BE6"/>
    <w:rsid w:val="00607871"/>
    <w:rsid w:val="00612607"/>
    <w:rsid w:val="00613C0F"/>
    <w:rsid w:val="00620909"/>
    <w:rsid w:val="006328A8"/>
    <w:rsid w:val="0064037C"/>
    <w:rsid w:val="00652D0D"/>
    <w:rsid w:val="006553B3"/>
    <w:rsid w:val="006711C3"/>
    <w:rsid w:val="0067400E"/>
    <w:rsid w:val="00685336"/>
    <w:rsid w:val="006C40F1"/>
    <w:rsid w:val="006C4F18"/>
    <w:rsid w:val="006C59E9"/>
    <w:rsid w:val="006D551F"/>
    <w:rsid w:val="006D61B1"/>
    <w:rsid w:val="006D6984"/>
    <w:rsid w:val="006E7334"/>
    <w:rsid w:val="00701D0F"/>
    <w:rsid w:val="00705778"/>
    <w:rsid w:val="00715D70"/>
    <w:rsid w:val="00723A1A"/>
    <w:rsid w:val="00723D11"/>
    <w:rsid w:val="00724DA1"/>
    <w:rsid w:val="00740BA3"/>
    <w:rsid w:val="007466BD"/>
    <w:rsid w:val="0074755C"/>
    <w:rsid w:val="00764E91"/>
    <w:rsid w:val="007928C3"/>
    <w:rsid w:val="00797FD8"/>
    <w:rsid w:val="007A1602"/>
    <w:rsid w:val="007A246B"/>
    <w:rsid w:val="007A5689"/>
    <w:rsid w:val="007A5B13"/>
    <w:rsid w:val="007D089D"/>
    <w:rsid w:val="007D4B7E"/>
    <w:rsid w:val="007E0056"/>
    <w:rsid w:val="007E5E8A"/>
    <w:rsid w:val="007F1BDE"/>
    <w:rsid w:val="0081096F"/>
    <w:rsid w:val="008111A0"/>
    <w:rsid w:val="008161F6"/>
    <w:rsid w:val="00821CFE"/>
    <w:rsid w:val="00834425"/>
    <w:rsid w:val="00841320"/>
    <w:rsid w:val="00851CB6"/>
    <w:rsid w:val="00855342"/>
    <w:rsid w:val="00886B4C"/>
    <w:rsid w:val="008A2E85"/>
    <w:rsid w:val="008A7428"/>
    <w:rsid w:val="008B5E61"/>
    <w:rsid w:val="008F6010"/>
    <w:rsid w:val="008F611C"/>
    <w:rsid w:val="008F6BFB"/>
    <w:rsid w:val="008F7547"/>
    <w:rsid w:val="009044C0"/>
    <w:rsid w:val="00906125"/>
    <w:rsid w:val="00912BCB"/>
    <w:rsid w:val="00913066"/>
    <w:rsid w:val="009138E8"/>
    <w:rsid w:val="00940FA5"/>
    <w:rsid w:val="00945584"/>
    <w:rsid w:val="00952E77"/>
    <w:rsid w:val="009557E3"/>
    <w:rsid w:val="0095713A"/>
    <w:rsid w:val="00964584"/>
    <w:rsid w:val="00965946"/>
    <w:rsid w:val="0096769B"/>
    <w:rsid w:val="0098443B"/>
    <w:rsid w:val="00994371"/>
    <w:rsid w:val="009A0CEA"/>
    <w:rsid w:val="009B7B8D"/>
    <w:rsid w:val="009C5AF3"/>
    <w:rsid w:val="009D2386"/>
    <w:rsid w:val="009D7235"/>
    <w:rsid w:val="009D7401"/>
    <w:rsid w:val="009D7EE8"/>
    <w:rsid w:val="009E0EC0"/>
    <w:rsid w:val="009E22F2"/>
    <w:rsid w:val="009F2C95"/>
    <w:rsid w:val="009F49F6"/>
    <w:rsid w:val="00A061DF"/>
    <w:rsid w:val="00A13E17"/>
    <w:rsid w:val="00A14157"/>
    <w:rsid w:val="00A211A3"/>
    <w:rsid w:val="00A269B3"/>
    <w:rsid w:val="00A31390"/>
    <w:rsid w:val="00A33FD1"/>
    <w:rsid w:val="00A404B9"/>
    <w:rsid w:val="00A46160"/>
    <w:rsid w:val="00A5320D"/>
    <w:rsid w:val="00A61B1E"/>
    <w:rsid w:val="00A66860"/>
    <w:rsid w:val="00A71C46"/>
    <w:rsid w:val="00A84097"/>
    <w:rsid w:val="00A84CFE"/>
    <w:rsid w:val="00A859E4"/>
    <w:rsid w:val="00A85A11"/>
    <w:rsid w:val="00A92B8E"/>
    <w:rsid w:val="00A9401F"/>
    <w:rsid w:val="00AA05C1"/>
    <w:rsid w:val="00AA2551"/>
    <w:rsid w:val="00AB40AC"/>
    <w:rsid w:val="00AB5005"/>
    <w:rsid w:val="00AB6E35"/>
    <w:rsid w:val="00AD2896"/>
    <w:rsid w:val="00AD6BCA"/>
    <w:rsid w:val="00AE3092"/>
    <w:rsid w:val="00AE4681"/>
    <w:rsid w:val="00AF311F"/>
    <w:rsid w:val="00AF4077"/>
    <w:rsid w:val="00AF70B3"/>
    <w:rsid w:val="00B074CE"/>
    <w:rsid w:val="00B12942"/>
    <w:rsid w:val="00B144D9"/>
    <w:rsid w:val="00B168E0"/>
    <w:rsid w:val="00B17892"/>
    <w:rsid w:val="00B20BDA"/>
    <w:rsid w:val="00B26FAF"/>
    <w:rsid w:val="00B43680"/>
    <w:rsid w:val="00B45BF6"/>
    <w:rsid w:val="00B51631"/>
    <w:rsid w:val="00B527D0"/>
    <w:rsid w:val="00B6087C"/>
    <w:rsid w:val="00B7002A"/>
    <w:rsid w:val="00B75659"/>
    <w:rsid w:val="00B775C0"/>
    <w:rsid w:val="00B8153D"/>
    <w:rsid w:val="00B820BD"/>
    <w:rsid w:val="00B8520C"/>
    <w:rsid w:val="00B9099A"/>
    <w:rsid w:val="00B9508F"/>
    <w:rsid w:val="00B97EEE"/>
    <w:rsid w:val="00BB1245"/>
    <w:rsid w:val="00BB1827"/>
    <w:rsid w:val="00BB4E07"/>
    <w:rsid w:val="00BC18F0"/>
    <w:rsid w:val="00BD35EF"/>
    <w:rsid w:val="00BD605A"/>
    <w:rsid w:val="00BD6D17"/>
    <w:rsid w:val="00BE159D"/>
    <w:rsid w:val="00BF4E57"/>
    <w:rsid w:val="00C00332"/>
    <w:rsid w:val="00C20791"/>
    <w:rsid w:val="00C272EC"/>
    <w:rsid w:val="00C3099A"/>
    <w:rsid w:val="00C6028B"/>
    <w:rsid w:val="00C632C8"/>
    <w:rsid w:val="00C63FD1"/>
    <w:rsid w:val="00C64F8D"/>
    <w:rsid w:val="00C6595D"/>
    <w:rsid w:val="00C70CBC"/>
    <w:rsid w:val="00C72533"/>
    <w:rsid w:val="00C75FCA"/>
    <w:rsid w:val="00C90CBC"/>
    <w:rsid w:val="00C915DC"/>
    <w:rsid w:val="00C93861"/>
    <w:rsid w:val="00CC3A9A"/>
    <w:rsid w:val="00CC3AE9"/>
    <w:rsid w:val="00CD33FC"/>
    <w:rsid w:val="00CE55C4"/>
    <w:rsid w:val="00CE5DD8"/>
    <w:rsid w:val="00CF0A79"/>
    <w:rsid w:val="00CF3E84"/>
    <w:rsid w:val="00D02A3D"/>
    <w:rsid w:val="00D13AF9"/>
    <w:rsid w:val="00D25EBA"/>
    <w:rsid w:val="00D27014"/>
    <w:rsid w:val="00D33255"/>
    <w:rsid w:val="00D34D52"/>
    <w:rsid w:val="00D42DB8"/>
    <w:rsid w:val="00D46CC0"/>
    <w:rsid w:val="00D57533"/>
    <w:rsid w:val="00D61647"/>
    <w:rsid w:val="00D6277E"/>
    <w:rsid w:val="00D80556"/>
    <w:rsid w:val="00D81B1B"/>
    <w:rsid w:val="00D90989"/>
    <w:rsid w:val="00D97BED"/>
    <w:rsid w:val="00DA4D21"/>
    <w:rsid w:val="00DC02E1"/>
    <w:rsid w:val="00DC0ACF"/>
    <w:rsid w:val="00DC5A54"/>
    <w:rsid w:val="00DD0A1F"/>
    <w:rsid w:val="00DD4E07"/>
    <w:rsid w:val="00DE09FC"/>
    <w:rsid w:val="00DE5639"/>
    <w:rsid w:val="00DE571D"/>
    <w:rsid w:val="00DF4220"/>
    <w:rsid w:val="00E02165"/>
    <w:rsid w:val="00E06E84"/>
    <w:rsid w:val="00E100D0"/>
    <w:rsid w:val="00E23F58"/>
    <w:rsid w:val="00E25E64"/>
    <w:rsid w:val="00E47DFF"/>
    <w:rsid w:val="00E52A0D"/>
    <w:rsid w:val="00E7577B"/>
    <w:rsid w:val="00E8375C"/>
    <w:rsid w:val="00E84B82"/>
    <w:rsid w:val="00EB2D72"/>
    <w:rsid w:val="00EB6425"/>
    <w:rsid w:val="00ED2A41"/>
    <w:rsid w:val="00ED68FC"/>
    <w:rsid w:val="00ED79D2"/>
    <w:rsid w:val="00EE6E71"/>
    <w:rsid w:val="00EF0D79"/>
    <w:rsid w:val="00EF5B17"/>
    <w:rsid w:val="00F014F4"/>
    <w:rsid w:val="00F01B17"/>
    <w:rsid w:val="00F02D57"/>
    <w:rsid w:val="00F1126C"/>
    <w:rsid w:val="00F2011A"/>
    <w:rsid w:val="00F20662"/>
    <w:rsid w:val="00F20DFB"/>
    <w:rsid w:val="00F32A7A"/>
    <w:rsid w:val="00F40D14"/>
    <w:rsid w:val="00F471A3"/>
    <w:rsid w:val="00F53273"/>
    <w:rsid w:val="00F55CC1"/>
    <w:rsid w:val="00F81311"/>
    <w:rsid w:val="00F92105"/>
    <w:rsid w:val="00FB22EB"/>
    <w:rsid w:val="00FC2476"/>
    <w:rsid w:val="00FC566B"/>
    <w:rsid w:val="00FD31F3"/>
    <w:rsid w:val="00FD62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527E26"/>
  <w14:defaultImageDpi w14:val="0"/>
  <w15:chartTrackingRefBased/>
  <w15:docId w15:val="{0B9E1695-339A-4881-B8CB-D84EAFD9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unhideWhenUsed/>
    <w:rsid w:val="00BD6D17"/>
    <w:pPr>
      <w:spacing w:line="240" w:lineRule="auto"/>
    </w:pPr>
    <w:rPr>
      <w:szCs w:val="20"/>
    </w:rPr>
  </w:style>
  <w:style w:type="character" w:customStyle="1" w:styleId="PripombabesediloZnak">
    <w:name w:val="Pripomba – besedilo Znak"/>
    <w:link w:val="Pripombabesedilo"/>
    <w:uiPriority w:val="99"/>
    <w:locked/>
    <w:rsid w:val="00BD6D17"/>
    <w:rPr>
      <w:rFonts w:ascii="Arial" w:eastAsia="Times New Roman" w:hAnsi="Arial"/>
      <w:sz w:val="20"/>
    </w:rPr>
  </w:style>
  <w:style w:type="paragraph" w:styleId="Odstavekseznama">
    <w:name w:val="List Paragraph"/>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character" w:customStyle="1" w:styleId="textcrnmanjsi1">
    <w:name w:val="textcrnmanjsi1"/>
    <w:rsid w:val="00965946"/>
    <w:rPr>
      <w:rFonts w:ascii="Verdana" w:hAnsi="Verdana" w:hint="default"/>
      <w:color w:val="000000"/>
      <w:sz w:val="18"/>
      <w:szCs w:val="18"/>
    </w:rPr>
  </w:style>
  <w:style w:type="table" w:customStyle="1" w:styleId="Tabelamrea4poudarek11">
    <w:name w:val="Tabela – mreža 4 (poudarek 1)1"/>
    <w:basedOn w:val="Navadnatabela"/>
    <w:uiPriority w:val="49"/>
    <w:rsid w:val="00965946"/>
    <w:rPr>
      <w:rFonts w:ascii="Trebuchet MS" w:hAnsi="Trebuchet MS"/>
      <w:lang w:val="en-US" w:eastAsia="ja-JP"/>
    </w:rPr>
    <w:tblPr>
      <w:tblStyleRowBandSize w:val="1"/>
      <w:tblStyleColBandSize w:val="1"/>
      <w:tblBorders>
        <w:top w:val="single" w:sz="4" w:space="0" w:color="93D07C"/>
        <w:left w:val="single" w:sz="4" w:space="0" w:color="93D07C"/>
        <w:bottom w:val="single" w:sz="4" w:space="0" w:color="93D07C"/>
        <w:right w:val="single" w:sz="4" w:space="0" w:color="93D07C"/>
        <w:insideH w:val="single" w:sz="4" w:space="0" w:color="93D07C"/>
        <w:insideV w:val="single" w:sz="4" w:space="0" w:color="93D07C"/>
      </w:tblBorders>
    </w:tblPr>
    <w:tblStylePr w:type="firstRow">
      <w:rPr>
        <w:b/>
        <w:bCs/>
        <w:color w:val="FFFFFF"/>
      </w:rPr>
      <w:tblPr/>
      <w:tcPr>
        <w:tcBorders>
          <w:top w:val="single" w:sz="4" w:space="0" w:color="549E39"/>
          <w:left w:val="single" w:sz="4" w:space="0" w:color="549E39"/>
          <w:bottom w:val="single" w:sz="4" w:space="0" w:color="549E39"/>
          <w:right w:val="single" w:sz="4" w:space="0" w:color="549E39"/>
          <w:insideH w:val="nil"/>
          <w:insideV w:val="nil"/>
        </w:tcBorders>
        <w:shd w:val="clear" w:color="auto" w:fill="549E39"/>
      </w:tcPr>
    </w:tblStylePr>
    <w:tblStylePr w:type="lastRow">
      <w:rPr>
        <w:b/>
        <w:bCs/>
      </w:rPr>
      <w:tblPr/>
      <w:tcPr>
        <w:tcBorders>
          <w:top w:val="double" w:sz="4" w:space="0" w:color="549E39"/>
        </w:tcBorders>
      </w:tcPr>
    </w:tblStylePr>
    <w:tblStylePr w:type="firstCol">
      <w:rPr>
        <w:b/>
        <w:bCs/>
      </w:rPr>
    </w:tblStylePr>
    <w:tblStylePr w:type="lastCol">
      <w:rPr>
        <w:b/>
        <w:bCs/>
      </w:rPr>
    </w:tblStylePr>
    <w:tblStylePr w:type="band1Vert">
      <w:tblPr/>
      <w:tcPr>
        <w:shd w:val="clear" w:color="auto" w:fill="DAEFD3"/>
      </w:tcPr>
    </w:tblStylePr>
    <w:tblStylePr w:type="band1Horz">
      <w:tblPr/>
      <w:tcPr>
        <w:shd w:val="clear" w:color="auto" w:fill="DAEFD3"/>
      </w:tcPr>
    </w:tblStylePr>
  </w:style>
  <w:style w:type="paragraph" w:styleId="Telobesedila">
    <w:name w:val="Body Text"/>
    <w:basedOn w:val="Navaden"/>
    <w:link w:val="TelobesedilaZnak"/>
    <w:rsid w:val="0059482F"/>
    <w:pPr>
      <w:overflowPunct w:val="0"/>
      <w:autoSpaceDE w:val="0"/>
      <w:autoSpaceDN w:val="0"/>
      <w:adjustRightInd w:val="0"/>
      <w:spacing w:line="240" w:lineRule="auto"/>
      <w:textAlignment w:val="baseline"/>
    </w:pPr>
    <w:rPr>
      <w:rFonts w:ascii="Times New Roman" w:hAnsi="Times New Roman"/>
      <w:color w:val="FF0000"/>
      <w:sz w:val="24"/>
      <w:szCs w:val="20"/>
    </w:rPr>
  </w:style>
  <w:style w:type="character" w:customStyle="1" w:styleId="TelobesedilaZnak">
    <w:name w:val="Telo besedila Znak"/>
    <w:link w:val="Telobesedila"/>
    <w:rsid w:val="0059482F"/>
    <w:rPr>
      <w:rFonts w:ascii="Times New Roman" w:hAnsi="Times New Roman"/>
      <w:color w:val="FF0000"/>
      <w:sz w:val="24"/>
      <w:lang w:eastAsia="en-US"/>
    </w:rPr>
  </w:style>
  <w:style w:type="paragraph" w:styleId="Telobesedila2">
    <w:name w:val="Body Text 2"/>
    <w:basedOn w:val="Navaden"/>
    <w:link w:val="Telobesedila2Znak"/>
    <w:rsid w:val="0059482F"/>
    <w:pPr>
      <w:spacing w:after="120" w:line="480" w:lineRule="auto"/>
      <w:jc w:val="left"/>
    </w:pPr>
    <w:rPr>
      <w:rFonts w:ascii="Times New Roman" w:hAnsi="Times New Roman"/>
      <w:sz w:val="24"/>
      <w:szCs w:val="24"/>
    </w:rPr>
  </w:style>
  <w:style w:type="character" w:customStyle="1" w:styleId="Telobesedila2Znak">
    <w:name w:val="Telo besedila 2 Znak"/>
    <w:link w:val="Telobesedila2"/>
    <w:rsid w:val="0059482F"/>
    <w:rPr>
      <w:rFonts w:ascii="Times New Roman" w:hAnsi="Times New Roman"/>
      <w:sz w:val="24"/>
      <w:szCs w:val="24"/>
      <w:lang w:eastAsia="en-US"/>
    </w:rPr>
  </w:style>
  <w:style w:type="character" w:customStyle="1" w:styleId="OdstavekseznamaZnak">
    <w:name w:val="Odstavek seznama Znak"/>
    <w:link w:val="Odstavekseznama"/>
    <w:uiPriority w:val="34"/>
    <w:locked/>
    <w:rsid w:val="00A404B9"/>
    <w:rPr>
      <w:rFonts w:ascii="Arial" w:hAnsi="Arial"/>
      <w:szCs w:val="22"/>
      <w:lang w:eastAsia="en-US"/>
    </w:rPr>
  </w:style>
  <w:style w:type="paragraph" w:customStyle="1" w:styleId="BESEDILO">
    <w:name w:val="BESEDILO"/>
    <w:rsid w:val="00A404B9"/>
    <w:pPr>
      <w:keepLines/>
      <w:tabs>
        <w:tab w:val="left" w:pos="2155"/>
      </w:tabs>
      <w:jc w:val="both"/>
    </w:pPr>
    <w:rPr>
      <w:rFonts w:ascii="Arial" w:hAnsi="Arial"/>
      <w:noProof/>
    </w:rPr>
  </w:style>
  <w:style w:type="paragraph" w:customStyle="1" w:styleId="Telobesedila31">
    <w:name w:val="Telo besedila 31"/>
    <w:basedOn w:val="Navaden"/>
    <w:rsid w:val="00A404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customStyle="1" w:styleId="Naslov0">
    <w:name w:val="Naslov+"/>
    <w:basedOn w:val="Naslov"/>
    <w:autoRedefine/>
    <w:rsid w:val="00A404B9"/>
    <w:pPr>
      <w:keepLines/>
      <w:widowControl w:val="0"/>
      <w:spacing w:before="0" w:after="0"/>
      <w:contextualSpacing w:val="0"/>
    </w:pPr>
    <w:rPr>
      <w:rFonts w:ascii="Times New Roman" w:hAnsi="Times New Roman"/>
      <w:bCs/>
      <w:spacing w:val="0"/>
      <w:kern w:val="0"/>
      <w:sz w:val="24"/>
      <w:szCs w:val="24"/>
      <w:lang w:eastAsia="sl-SI"/>
    </w:rPr>
  </w:style>
  <w:style w:type="paragraph" w:customStyle="1" w:styleId="osnovno">
    <w:name w:val="osnovno"/>
    <w:basedOn w:val="Navaden"/>
    <w:rsid w:val="00A404B9"/>
    <w:pPr>
      <w:spacing w:line="240" w:lineRule="auto"/>
    </w:pPr>
    <w:rPr>
      <w:rFonts w:ascii="Times New Roman" w:hAnsi="Times New Roman"/>
      <w:sz w:val="24"/>
      <w:szCs w:val="20"/>
    </w:rPr>
  </w:style>
  <w:style w:type="paragraph" w:styleId="Telobesedila-zamik">
    <w:name w:val="Body Text Indent"/>
    <w:basedOn w:val="Navaden"/>
    <w:link w:val="Telobesedila-zamikZnak"/>
    <w:uiPriority w:val="99"/>
    <w:semiHidden/>
    <w:unhideWhenUsed/>
    <w:rsid w:val="00F02D57"/>
    <w:pPr>
      <w:spacing w:after="120"/>
      <w:ind w:left="283"/>
    </w:pPr>
  </w:style>
  <w:style w:type="character" w:customStyle="1" w:styleId="Telobesedila-zamikZnak">
    <w:name w:val="Telo besedila - zamik Znak"/>
    <w:link w:val="Telobesedila-zamik"/>
    <w:uiPriority w:val="99"/>
    <w:semiHidden/>
    <w:rsid w:val="00F02D57"/>
    <w:rPr>
      <w:rFonts w:ascii="Arial" w:hAnsi="Arial"/>
      <w:szCs w:val="22"/>
      <w:lang w:eastAsia="en-US"/>
    </w:rPr>
  </w:style>
  <w:style w:type="paragraph" w:customStyle="1" w:styleId="ZnakZnak1ZnakZnakZnakZnak">
    <w:name w:val="Znak Znak1 Znak Znak Znak Znak"/>
    <w:basedOn w:val="Navaden"/>
    <w:rsid w:val="006328A8"/>
    <w:pPr>
      <w:spacing w:line="240" w:lineRule="auto"/>
      <w:jc w:val="left"/>
    </w:pPr>
    <w:rPr>
      <w:rFonts w:ascii="Times New Roman" w:hAnsi="Times New Roman"/>
      <w:sz w:val="24"/>
      <w:szCs w:val="24"/>
      <w:lang w:val="pl-PL" w:eastAsia="pl-PL"/>
    </w:rPr>
  </w:style>
  <w:style w:type="paragraph" w:customStyle="1" w:styleId="CharChar1Char">
    <w:name w:val="Char Char1 Char"/>
    <w:basedOn w:val="Navaden"/>
    <w:rsid w:val="009557E3"/>
    <w:pPr>
      <w:spacing w:after="160" w:line="240" w:lineRule="exact"/>
      <w:jc w:val="left"/>
    </w:pPr>
    <w:rPr>
      <w:rFonts w:ascii="Tahoma" w:hAnsi="Tahoma"/>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22776">
      <w:bodyDiv w:val="1"/>
      <w:marLeft w:val="0"/>
      <w:marRight w:val="0"/>
      <w:marTop w:val="0"/>
      <w:marBottom w:val="0"/>
      <w:divBdr>
        <w:top w:val="none" w:sz="0" w:space="0" w:color="auto"/>
        <w:left w:val="none" w:sz="0" w:space="0" w:color="auto"/>
        <w:bottom w:val="none" w:sz="0" w:space="0" w:color="auto"/>
        <w:right w:val="none" w:sz="0" w:space="0" w:color="auto"/>
      </w:divBdr>
    </w:div>
    <w:div w:id="134836191">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 w:id="1773238285">
      <w:bodyDiv w:val="1"/>
      <w:marLeft w:val="0"/>
      <w:marRight w:val="0"/>
      <w:marTop w:val="0"/>
      <w:marBottom w:val="0"/>
      <w:divBdr>
        <w:top w:val="none" w:sz="0" w:space="0" w:color="auto"/>
        <w:left w:val="none" w:sz="0" w:space="0" w:color="auto"/>
        <w:bottom w:val="none" w:sz="0" w:space="0" w:color="auto"/>
        <w:right w:val="none" w:sz="0" w:space="0" w:color="auto"/>
      </w:divBdr>
    </w:div>
    <w:div w:id="177585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30631-8604-4145-B2AD-4E95D5D5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Predloga.dotx</Template>
  <TotalTime>8</TotalTime>
  <Pages>27</Pages>
  <Words>7425</Words>
  <Characters>42329</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Luka Sladič</cp:lastModifiedBy>
  <cp:revision>3</cp:revision>
  <cp:lastPrinted>2022-01-13T10:47:00Z</cp:lastPrinted>
  <dcterms:created xsi:type="dcterms:W3CDTF">2026-07-03T09:29:00Z</dcterms:created>
  <dcterms:modified xsi:type="dcterms:W3CDTF">2026-07-03T10:02:00Z</dcterms:modified>
</cp:coreProperties>
</file>